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387A" w:rsidRDefault="0049387A" w:rsidP="0049387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97</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R5-22</w:t>
      </w:r>
      <w:r>
        <w:rPr>
          <w:b/>
          <w:i/>
          <w:noProof/>
          <w:sz w:val="28"/>
        </w:rPr>
        <w:t>69</w:t>
      </w:r>
      <w:r>
        <w:rPr>
          <w:b/>
          <w:i/>
          <w:noProof/>
          <w:sz w:val="28"/>
        </w:rPr>
        <w:t>91</w:t>
      </w:r>
      <w:r>
        <w:rPr>
          <w:b/>
          <w:i/>
          <w:noProof/>
          <w:sz w:val="28"/>
        </w:rPr>
        <w:fldChar w:fldCharType="end"/>
      </w:r>
    </w:p>
    <w:p w:rsidR="0049387A" w:rsidRDefault="0049387A" w:rsidP="0049387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Toulouse</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14th Nov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18th Nov 2022</w:t>
      </w:r>
      <w:r>
        <w:rPr>
          <w:b/>
          <w:noProof/>
          <w:sz w:val="24"/>
        </w:rPr>
        <w:fldChar w:fldCharType="end"/>
      </w:r>
    </w:p>
    <w:p w:rsidR="0048709E" w:rsidRPr="0049387A" w:rsidRDefault="0048709E" w:rsidP="0033593F">
      <w:pPr>
        <w:tabs>
          <w:tab w:val="left" w:pos="1985"/>
        </w:tabs>
        <w:rPr>
          <w:rFonts w:ascii="Arial" w:hAnsi="Arial"/>
          <w:b/>
          <w:sz w:val="24"/>
        </w:rPr>
      </w:pPr>
    </w:p>
    <w:p w:rsidR="0000359F" w:rsidRPr="006856E3" w:rsidRDefault="0000359F" w:rsidP="0033593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0" w:name="Source"/>
      <w:bookmarkEnd w:id="0"/>
      <w:r w:rsidR="000B38D9" w:rsidRPr="000B38D9">
        <w:rPr>
          <w:rFonts w:ascii="Arial" w:hAnsi="Arial"/>
          <w:sz w:val="24"/>
        </w:rPr>
        <w:t>7.5</w:t>
      </w:r>
    </w:p>
    <w:p w:rsidR="002A0AEF" w:rsidRDefault="00EB5AE0" w:rsidP="00991FAF">
      <w:pPr>
        <w:tabs>
          <w:tab w:val="left" w:pos="1985"/>
        </w:tabs>
        <w:ind w:left="1985" w:hanging="1985"/>
        <w:rPr>
          <w:rFonts w:ascii="Arial" w:hAnsi="Arial"/>
          <w:sz w:val="24"/>
        </w:rPr>
      </w:pPr>
      <w:r w:rsidRPr="000C11C3">
        <w:rPr>
          <w:rFonts w:ascii="Arial" w:hAnsi="Arial"/>
          <w:b/>
          <w:sz w:val="24"/>
        </w:rPr>
        <w:t>S</w:t>
      </w:r>
      <w:r w:rsidR="0000359F" w:rsidRPr="000C11C3">
        <w:rPr>
          <w:rFonts w:ascii="Arial" w:hAnsi="Arial"/>
          <w:b/>
          <w:sz w:val="24"/>
        </w:rPr>
        <w:t>ource:</w:t>
      </w:r>
      <w:r w:rsidR="0000359F" w:rsidRPr="000C11C3">
        <w:rPr>
          <w:rFonts w:ascii="Arial" w:hAnsi="Arial"/>
          <w:b/>
          <w:sz w:val="24"/>
        </w:rPr>
        <w:tab/>
      </w:r>
      <w:r w:rsidR="002A0AEF" w:rsidRPr="002A0AEF">
        <w:rPr>
          <w:rFonts w:ascii="Arial" w:hAnsi="Arial"/>
          <w:sz w:val="24"/>
        </w:rPr>
        <w:t>Rapporteur (</w:t>
      </w:r>
      <w:r w:rsidR="00530390">
        <w:rPr>
          <w:rFonts w:ascii="Arial" w:hAnsi="Arial"/>
          <w:sz w:val="24"/>
        </w:rPr>
        <w:t>Huawei</w:t>
      </w:r>
      <w:r w:rsidR="002A0AEF" w:rsidRPr="002A0AEF">
        <w:rPr>
          <w:rFonts w:ascii="Arial" w:hAnsi="Arial"/>
          <w:sz w:val="24"/>
        </w:rPr>
        <w:t>)</w:t>
      </w:r>
    </w:p>
    <w:p w:rsidR="0000359F" w:rsidRPr="000C11C3" w:rsidRDefault="0000359F" w:rsidP="00991FA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1" w:name="Title"/>
      <w:bookmarkEnd w:id="1"/>
      <w:r w:rsidR="00530390" w:rsidRPr="00530390">
        <w:rPr>
          <w:rFonts w:ascii="Arial" w:hAnsi="Arial"/>
          <w:sz w:val="24"/>
        </w:rPr>
        <w:t xml:space="preserve">TS 38.523-1 Tracker status </w:t>
      </w:r>
      <w:r w:rsidR="00412CC6">
        <w:rPr>
          <w:rFonts w:ascii="Arial" w:hAnsi="Arial"/>
          <w:sz w:val="24"/>
        </w:rPr>
        <w:t>after</w:t>
      </w:r>
      <w:r w:rsidR="00530390" w:rsidRPr="00530390">
        <w:rPr>
          <w:rFonts w:ascii="Arial" w:hAnsi="Arial"/>
          <w:sz w:val="24"/>
        </w:rPr>
        <w:t xml:space="preserve"> RAN5-9</w:t>
      </w:r>
      <w:r w:rsidR="0049387A">
        <w:rPr>
          <w:rFonts w:ascii="Arial" w:hAnsi="Arial"/>
          <w:sz w:val="24"/>
        </w:rPr>
        <w:t>7</w:t>
      </w:r>
    </w:p>
    <w:p w:rsidR="0000359F" w:rsidRDefault="0000359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2" w:name="DocumentFor"/>
      <w:bookmarkEnd w:id="2"/>
      <w:r w:rsidR="002A0AEF">
        <w:rPr>
          <w:rFonts w:ascii="Arial" w:hAnsi="Arial"/>
          <w:sz w:val="24"/>
        </w:rPr>
        <w:t>Information</w:t>
      </w:r>
    </w:p>
    <w:p w:rsidR="0000359F" w:rsidRDefault="0000359F" w:rsidP="00902E6C">
      <w:pPr>
        <w:pStyle w:val="1"/>
      </w:pPr>
      <w:bookmarkStart w:id="3" w:name="_Toc517052"/>
      <w:bookmarkStart w:id="4" w:name="_Toc2091540"/>
      <w:r w:rsidRPr="000C11C3">
        <w:t>1</w:t>
      </w:r>
      <w:r w:rsidRPr="000C11C3">
        <w:tab/>
        <w:t>Introduction</w:t>
      </w:r>
      <w:bookmarkEnd w:id="3"/>
      <w:bookmarkEnd w:id="4"/>
    </w:p>
    <w:p w:rsidR="00326862" w:rsidRDefault="00326862" w:rsidP="00C24209">
      <w:r>
        <w:t xml:space="preserve">At the RAN5#88-e meeting, RAN5 agreed in </w:t>
      </w:r>
      <w:hyperlink r:id="rId8" w:history="1">
        <w:r w:rsidR="000E41F2">
          <w:rPr>
            <w:rStyle w:val="af7"/>
          </w:rPr>
          <w:t>R5-204366</w:t>
        </w:r>
      </w:hyperlink>
      <w:r w:rsidR="00717BE6">
        <w:t xml:space="preserve"> </w:t>
      </w:r>
      <w:r w:rsidR="00CA17FA">
        <w:t>[3</w:t>
      </w:r>
      <w:r>
        <w:t>] a proposal for</w:t>
      </w:r>
      <w:r w:rsidRPr="00326862">
        <w:t xml:space="preserve"> tracking </w:t>
      </w:r>
      <w:r w:rsidR="00D2446A">
        <w:t>the TS 38.523-1</w:t>
      </w:r>
      <w:r>
        <w:t xml:space="preserve">[1] test case development for </w:t>
      </w:r>
      <w:r w:rsidRPr="00326862">
        <w:t>R16 and beyond</w:t>
      </w:r>
      <w:r>
        <w:t>.</w:t>
      </w:r>
    </w:p>
    <w:p w:rsidR="00717BE6" w:rsidRDefault="00717BE6" w:rsidP="00C24209">
      <w:r>
        <w:t xml:space="preserve">At the RAN5#89-e meeting, RAN5 endorsed proposals for extending the scope and content of the tracker in </w:t>
      </w:r>
      <w:hyperlink r:id="rId9" w:history="1">
        <w:r w:rsidR="0057137C">
          <w:rPr>
            <w:rStyle w:val="af7"/>
          </w:rPr>
          <w:t>R5-205137</w:t>
        </w:r>
      </w:hyperlink>
      <w:r w:rsidR="00530390">
        <w:t xml:space="preserve"> [4</w:t>
      </w:r>
      <w:r>
        <w:t>]</w:t>
      </w:r>
    </w:p>
    <w:p w:rsidR="00FB0B13" w:rsidRDefault="00C24209" w:rsidP="00854A16">
      <w:r>
        <w:t>The present d</w:t>
      </w:r>
      <w:r w:rsidR="00326862">
        <w:t>ocument and the associated TS 38</w:t>
      </w:r>
      <w:r>
        <w:t>.523-1</w:t>
      </w:r>
      <w:r w:rsidR="00503F7F">
        <w:t xml:space="preserve"> test case list </w:t>
      </w:r>
      <w:r>
        <w:t>(excel</w:t>
      </w:r>
      <w:r w:rsidR="00503F7F" w:rsidRPr="00B96859">
        <w:t> </w:t>
      </w:r>
      <w:r>
        <w:t>file</w:t>
      </w:r>
      <w:r w:rsidR="00503F7F">
        <w:t>:</w:t>
      </w:r>
      <w:r w:rsidR="00503F7F" w:rsidRPr="00B96859">
        <w:t> </w:t>
      </w:r>
      <w:r w:rsidR="00B61743" w:rsidRPr="00B61743">
        <w:rPr>
          <w:rStyle w:val="PLChar"/>
          <w:sz w:val="20"/>
        </w:rPr>
        <w:t>R5-22</w:t>
      </w:r>
      <w:r w:rsidR="0049387A">
        <w:rPr>
          <w:rStyle w:val="PLChar"/>
          <w:sz w:val="20"/>
        </w:rPr>
        <w:t>6991</w:t>
      </w:r>
      <w:r w:rsidR="00B61743" w:rsidRPr="00B61743">
        <w:rPr>
          <w:rStyle w:val="PLChar"/>
          <w:sz w:val="20"/>
        </w:rPr>
        <w:t xml:space="preserve"> TS 38.523-1 Tracker status after RAN5-9</w:t>
      </w:r>
      <w:r w:rsidR="0049387A">
        <w:rPr>
          <w:rStyle w:val="PLChar"/>
          <w:sz w:val="20"/>
        </w:rPr>
        <w:t>7</w:t>
      </w:r>
      <w:r w:rsidR="004261C3" w:rsidRPr="004261C3">
        <w:rPr>
          <w:rStyle w:val="PLChar"/>
          <w:sz w:val="20"/>
        </w:rPr>
        <w:t>.xlsx</w:t>
      </w:r>
      <w:r>
        <w:t xml:space="preserve">) </w:t>
      </w:r>
      <w:r w:rsidR="001522AE">
        <w:t xml:space="preserve">provided in the zip archive containing the present document, </w:t>
      </w:r>
      <w:r>
        <w:t xml:space="preserve">reflect the </w:t>
      </w:r>
      <w:r w:rsidR="00326862">
        <w:t>TS 38</w:t>
      </w:r>
      <w:r w:rsidRPr="00C24209">
        <w:t>.523-1</w:t>
      </w:r>
      <w:r w:rsidR="0053529E">
        <w:t xml:space="preserve"> [1]</w:t>
      </w:r>
      <w:r w:rsidR="00533135">
        <w:t xml:space="preserve"> s</w:t>
      </w:r>
      <w:r w:rsidRPr="00C24209">
        <w:t xml:space="preserve">tatus </w:t>
      </w:r>
      <w:r w:rsidR="00F85274">
        <w:t>after</w:t>
      </w:r>
      <w:r w:rsidR="007A2F0B">
        <w:t xml:space="preserve"> RAN5#</w:t>
      </w:r>
      <w:r w:rsidR="00D2446A">
        <w:t>9</w:t>
      </w:r>
      <w:r w:rsidR="0049387A">
        <w:t>7</w:t>
      </w:r>
      <w:r w:rsidR="007B7F17">
        <w:t xml:space="preserve">, </w:t>
      </w:r>
      <w:r w:rsidR="00D2446A">
        <w:t>and</w:t>
      </w:r>
      <w:r w:rsidR="007B7F17">
        <w:t>,</w:t>
      </w:r>
      <w:r w:rsidR="00D2446A">
        <w:t xml:space="preserve"> are an update of</w:t>
      </w:r>
      <w:r w:rsidR="00717BE6">
        <w:t xml:space="preserve"> </w:t>
      </w:r>
      <w:r w:rsidR="00B61743" w:rsidRPr="005C6844">
        <w:rPr>
          <w:rStyle w:val="af7"/>
        </w:rPr>
        <w:t>R5-22</w:t>
      </w:r>
      <w:r w:rsidR="0049387A">
        <w:rPr>
          <w:rStyle w:val="af7"/>
        </w:rPr>
        <w:t>6989</w:t>
      </w:r>
      <w:r w:rsidR="007F7861">
        <w:t xml:space="preserve"> [</w:t>
      </w:r>
      <w:r w:rsidR="006C2994">
        <w:t>1</w:t>
      </w:r>
      <w:r w:rsidR="0049387A">
        <w:t>7</w:t>
      </w:r>
      <w:r w:rsidR="00717BE6">
        <w:t xml:space="preserve">] which contained the status </w:t>
      </w:r>
      <w:r w:rsidR="00B61743">
        <w:t>before</w:t>
      </w:r>
      <w:r w:rsidR="00EF0169">
        <w:t xml:space="preserve"> </w:t>
      </w:r>
      <w:r w:rsidR="007B7F17">
        <w:t>the RAN5#</w:t>
      </w:r>
      <w:r w:rsidR="00717BE6">
        <w:t>9</w:t>
      </w:r>
      <w:r w:rsidR="0049387A">
        <w:t>7</w:t>
      </w:r>
      <w:r w:rsidR="00717BE6">
        <w:t xml:space="preserve"> meeting</w:t>
      </w:r>
      <w:r w:rsidR="00533135">
        <w:t>.</w:t>
      </w:r>
    </w:p>
    <w:p w:rsidR="0061265E" w:rsidRDefault="0061265E" w:rsidP="0061265E">
      <w:pPr>
        <w:pStyle w:val="1"/>
      </w:pPr>
      <w:r>
        <w:t>2</w:t>
      </w:r>
      <w:r w:rsidRPr="000C11C3">
        <w:tab/>
      </w:r>
      <w:r w:rsidR="002A0AEF">
        <w:t>Summary of cha</w:t>
      </w:r>
      <w:bookmarkStart w:id="5" w:name="_GoBack"/>
      <w:bookmarkEnd w:id="5"/>
      <w:r w:rsidR="002A0AEF">
        <w:t>nges</w:t>
      </w:r>
    </w:p>
    <w:p w:rsidR="00717BE6" w:rsidRDefault="00717BE6" w:rsidP="002A0AEF">
      <w:r>
        <w:t>The content of the tracker was updated to contain</w:t>
      </w:r>
    </w:p>
    <w:p w:rsidR="00717BE6" w:rsidRPr="0057137C" w:rsidRDefault="00717BE6" w:rsidP="00717BE6">
      <w:pPr>
        <w:pStyle w:val="B1"/>
        <w:rPr>
          <w:lang w:val="en-GB"/>
        </w:rPr>
      </w:pPr>
      <w:r>
        <w:t>-</w:t>
      </w:r>
      <w:r>
        <w:tab/>
      </w:r>
      <w:r w:rsidR="007B7F17">
        <w:rPr>
          <w:lang w:val="en-GB"/>
        </w:rPr>
        <w:t>Assignment of various new test cases and sub-clauses as per WPs</w:t>
      </w:r>
    </w:p>
    <w:p w:rsidR="00DB52E5" w:rsidRPr="00F16E03" w:rsidRDefault="007B7F17" w:rsidP="00F16E03">
      <w:pPr>
        <w:pStyle w:val="NO"/>
        <w:rPr>
          <w:lang w:val="en-GB"/>
        </w:rPr>
      </w:pPr>
      <w:r>
        <w:rPr>
          <w:lang w:val="en-GB"/>
        </w:rPr>
        <w:t>NOTE 1</w:t>
      </w:r>
      <w:r w:rsidR="00DB52E5">
        <w:rPr>
          <w:lang w:val="en-GB"/>
        </w:rPr>
        <w:t>:</w:t>
      </w:r>
      <w:r w:rsidR="00DB52E5">
        <w:rPr>
          <w:lang w:val="en-GB"/>
        </w:rPr>
        <w:tab/>
      </w:r>
      <w:r w:rsidR="00530390">
        <w:rPr>
          <w:lang w:val="en-GB"/>
        </w:rPr>
        <w:t xml:space="preserve">Wherever possible the cells in which changes were made since RAN5-88e were highlighted in </w:t>
      </w:r>
      <w:r w:rsidR="00530390" w:rsidRPr="00502BF2">
        <w:rPr>
          <w:highlight w:val="yellow"/>
          <w:lang w:val="en-GB"/>
        </w:rPr>
        <w:t>light yellow</w:t>
      </w:r>
      <w:r w:rsidR="00530390">
        <w:rPr>
          <w:lang w:val="en-GB"/>
        </w:rPr>
        <w:t xml:space="preserve">. Text changes compared to the tracker status after previous meeting were marked with </w:t>
      </w:r>
      <w:r w:rsidR="00530390" w:rsidRPr="00BD2AA3">
        <w:rPr>
          <w:color w:val="FF0000"/>
          <w:lang w:val="en-GB"/>
        </w:rPr>
        <w:t>red</w:t>
      </w:r>
      <w:r w:rsidR="00530390">
        <w:rPr>
          <w:lang w:val="en-GB"/>
        </w:rPr>
        <w:t xml:space="preserve"> </w:t>
      </w:r>
      <w:proofErr w:type="spellStart"/>
      <w:r w:rsidR="00530390">
        <w:rPr>
          <w:lang w:val="en-GB"/>
        </w:rPr>
        <w:t>color</w:t>
      </w:r>
      <w:proofErr w:type="spellEnd"/>
      <w:r w:rsidR="00530390">
        <w:rPr>
          <w:lang w:val="en-GB"/>
        </w:rPr>
        <w:t>.</w:t>
      </w:r>
      <w:r w:rsidR="00DB52E5">
        <w:rPr>
          <w:lang w:val="en-GB"/>
        </w:rPr>
        <w:t xml:space="preserve"> This was not possible for cells which required a dedicated colour e.g. status cells or voided </w:t>
      </w:r>
      <w:r w:rsidR="007F7861">
        <w:rPr>
          <w:lang w:val="en-GB"/>
        </w:rPr>
        <w:t xml:space="preserve">test cases </w:t>
      </w:r>
      <w:r w:rsidR="00DB52E5">
        <w:rPr>
          <w:lang w:val="en-GB"/>
        </w:rPr>
        <w:t>rows.</w:t>
      </w:r>
    </w:p>
    <w:p w:rsidR="0053529E" w:rsidRDefault="0053529E" w:rsidP="0053529E">
      <w:pPr>
        <w:pStyle w:val="1"/>
      </w:pPr>
      <w:r>
        <w:t>3</w:t>
      </w:r>
      <w:r w:rsidRPr="000C11C3">
        <w:tab/>
      </w:r>
      <w:r>
        <w:t>References</w:t>
      </w:r>
    </w:p>
    <w:p w:rsidR="00326862" w:rsidRDefault="00326862" w:rsidP="00326862">
      <w:pPr>
        <w:pStyle w:val="EX"/>
      </w:pPr>
      <w:r>
        <w:t>[1]</w:t>
      </w:r>
      <w:r>
        <w:tab/>
        <w:t>3GPP TS 38.523-1</w:t>
      </w:r>
      <w:r>
        <w:tab/>
      </w:r>
      <w:r w:rsidRPr="00370C71">
        <w:t>5GS; User Equipment (UE) conformance specification; Part 1: Protocol</w:t>
      </w:r>
    </w:p>
    <w:p w:rsidR="0053529E" w:rsidRPr="00E9481F" w:rsidRDefault="00326862" w:rsidP="0053529E">
      <w:pPr>
        <w:pStyle w:val="EX"/>
      </w:pPr>
      <w:r>
        <w:t>[2]</w:t>
      </w:r>
      <w:r>
        <w:tab/>
        <w:t>3GP</w:t>
      </w:r>
      <w:r w:rsidR="007A2F0B">
        <w:t>P TS 38.523-2</w:t>
      </w:r>
      <w:r w:rsidR="0096212F">
        <w:tab/>
      </w:r>
      <w:r w:rsidR="007A2F0B" w:rsidRPr="00212BC5">
        <w:t>"5GS; UE conformance specification; Part 2: Implementation Conformance Statement (ICS) proforma specification"</w:t>
      </w:r>
    </w:p>
    <w:p w:rsidR="00326862" w:rsidRPr="00E9481F" w:rsidRDefault="00326862" w:rsidP="00326862">
      <w:pPr>
        <w:pStyle w:val="EX"/>
      </w:pPr>
      <w:r>
        <w:t>[3]</w:t>
      </w:r>
      <w:r>
        <w:tab/>
      </w:r>
      <w:hyperlink r:id="rId10" w:history="1">
        <w:r w:rsidR="000E41F2">
          <w:rPr>
            <w:rStyle w:val="af7"/>
          </w:rPr>
          <w:t>R5-204366</w:t>
        </w:r>
      </w:hyperlink>
      <w:r>
        <w:tab/>
      </w:r>
      <w:r w:rsidRPr="00326862">
        <w:t>Discussion paper on tracking of 5GS protocol test cases Rel-16 and beyond</w:t>
      </w:r>
    </w:p>
    <w:p w:rsidR="00530390" w:rsidRPr="00E9481F" w:rsidRDefault="00530390" w:rsidP="00530390">
      <w:pPr>
        <w:pStyle w:val="EX"/>
      </w:pPr>
      <w:r>
        <w:t>[4]</w:t>
      </w:r>
      <w:r>
        <w:tab/>
      </w:r>
      <w:hyperlink r:id="rId11" w:history="1">
        <w:r>
          <w:rPr>
            <w:rStyle w:val="af7"/>
          </w:rPr>
          <w:t>R5-205137</w:t>
        </w:r>
      </w:hyperlink>
      <w:r>
        <w:tab/>
      </w:r>
      <w:r w:rsidRPr="002F2449">
        <w:t>On the content of the TS 38.523-1 and TS 38.523-1 pre/after meeting status documents</w:t>
      </w:r>
    </w:p>
    <w:p w:rsidR="00533135" w:rsidRPr="00E9481F" w:rsidRDefault="00533135" w:rsidP="00530390">
      <w:pPr>
        <w:pStyle w:val="EX"/>
      </w:pPr>
      <w:r>
        <w:t>[</w:t>
      </w:r>
      <w:r w:rsidR="00530390">
        <w:t>5</w:t>
      </w:r>
      <w:r>
        <w:t>]</w:t>
      </w:r>
      <w:r>
        <w:tab/>
      </w:r>
      <w:hyperlink r:id="rId12" w:history="1">
        <w:r w:rsidR="00D2446A">
          <w:rPr>
            <w:rStyle w:val="af7"/>
          </w:rPr>
          <w:t>R5-204367</w:t>
        </w:r>
      </w:hyperlink>
      <w:r w:rsidR="0096212F">
        <w:tab/>
      </w:r>
      <w:r w:rsidR="00D2446A">
        <w:t>TS 38</w:t>
      </w:r>
      <w:r w:rsidRPr="00533135">
        <w:t xml:space="preserve">.523-1 Status </w:t>
      </w:r>
      <w:r w:rsidR="00326862">
        <w:t>after</w:t>
      </w:r>
      <w:r w:rsidRPr="00533135">
        <w:t xml:space="preserve"> RAN5#88-e</w:t>
      </w:r>
    </w:p>
    <w:p w:rsidR="00717BE6" w:rsidRPr="00E9481F" w:rsidRDefault="00717BE6" w:rsidP="00717BE6">
      <w:pPr>
        <w:pStyle w:val="EX"/>
      </w:pPr>
      <w:r>
        <w:t>[6]</w:t>
      </w:r>
      <w:r>
        <w:tab/>
      </w:r>
      <w:hyperlink r:id="rId13" w:history="1">
        <w:r>
          <w:rPr>
            <w:rStyle w:val="af7"/>
          </w:rPr>
          <w:t>R5-205136</w:t>
        </w:r>
      </w:hyperlink>
      <w:r>
        <w:tab/>
      </w:r>
      <w:r w:rsidR="007A2F0B" w:rsidRPr="007A2F0B">
        <w:t>TS 38.523-1 Tracker status after RAN5#89-e</w:t>
      </w:r>
    </w:p>
    <w:p w:rsidR="00F16E03" w:rsidRDefault="00F16E03" w:rsidP="00F16E03">
      <w:pPr>
        <w:pStyle w:val="EX"/>
      </w:pPr>
      <w:r>
        <w:t>[7]</w:t>
      </w:r>
      <w:r>
        <w:tab/>
      </w:r>
      <w:hyperlink r:id="rId14" w:history="1">
        <w:r>
          <w:rPr>
            <w:rStyle w:val="af7"/>
          </w:rPr>
          <w:t>R5-210155</w:t>
        </w:r>
      </w:hyperlink>
      <w:r>
        <w:tab/>
        <w:t>TS 38</w:t>
      </w:r>
      <w:r w:rsidRPr="00533135">
        <w:t xml:space="preserve">.523-1 </w:t>
      </w:r>
      <w:r>
        <w:t>Tracker status before RAN5#</w:t>
      </w:r>
      <w:r w:rsidRPr="007A2F0B">
        <w:t>9</w:t>
      </w:r>
      <w:r>
        <w:t>0</w:t>
      </w:r>
      <w:r w:rsidRPr="007A2F0B">
        <w:t>-e</w:t>
      </w:r>
    </w:p>
    <w:p w:rsidR="007B7F17" w:rsidRDefault="007B7F17" w:rsidP="00F16E03">
      <w:pPr>
        <w:pStyle w:val="EX"/>
      </w:pPr>
      <w:r>
        <w:t>[8]</w:t>
      </w:r>
      <w:r>
        <w:tab/>
      </w:r>
      <w:hyperlink r:id="rId15" w:history="1">
        <w:r>
          <w:rPr>
            <w:rStyle w:val="af7"/>
          </w:rPr>
          <w:t>R5-210156</w:t>
        </w:r>
      </w:hyperlink>
      <w:r>
        <w:tab/>
        <w:t>TS 38</w:t>
      </w:r>
      <w:r w:rsidRPr="00533135">
        <w:t xml:space="preserve">.523-1 </w:t>
      </w:r>
      <w:r>
        <w:t>Tracker status after RAN5#</w:t>
      </w:r>
      <w:r w:rsidRPr="007A2F0B">
        <w:t>9</w:t>
      </w:r>
      <w:r>
        <w:t>0</w:t>
      </w:r>
      <w:r w:rsidRPr="007A2F0B">
        <w:t>-e</w:t>
      </w:r>
    </w:p>
    <w:p w:rsidR="007F7861" w:rsidRDefault="007F7861" w:rsidP="00F16E03">
      <w:pPr>
        <w:pStyle w:val="EX"/>
      </w:pPr>
      <w:r>
        <w:t>[9]</w:t>
      </w:r>
      <w:r>
        <w:tab/>
      </w:r>
      <w:hyperlink r:id="rId16" w:history="1">
        <w:r>
          <w:rPr>
            <w:rStyle w:val="af7"/>
          </w:rPr>
          <w:t>R5-21</w:t>
        </w:r>
        <w:r w:rsidR="00530390">
          <w:rPr>
            <w:rStyle w:val="af7"/>
          </w:rPr>
          <w:t>3683</w:t>
        </w:r>
      </w:hyperlink>
      <w:r>
        <w:tab/>
        <w:t>TS 38</w:t>
      </w:r>
      <w:r w:rsidRPr="00533135">
        <w:t xml:space="preserve">.523-1 </w:t>
      </w:r>
      <w:r w:rsidR="00530390" w:rsidRPr="00530390">
        <w:t>Tracker status after RAN5#91</w:t>
      </w:r>
      <w:r w:rsidR="00530390">
        <w:t>-</w:t>
      </w:r>
      <w:r w:rsidR="00530390" w:rsidRPr="00530390">
        <w:t>e</w:t>
      </w:r>
    </w:p>
    <w:p w:rsidR="007929EA" w:rsidRDefault="007929EA" w:rsidP="007929EA">
      <w:pPr>
        <w:pStyle w:val="EX"/>
      </w:pPr>
      <w:r>
        <w:t>[10]</w:t>
      </w:r>
      <w:r>
        <w:tab/>
      </w:r>
      <w:hyperlink r:id="rId17" w:history="1">
        <w:r>
          <w:rPr>
            <w:rStyle w:val="af7"/>
          </w:rPr>
          <w:t>R5-21</w:t>
        </w:r>
      </w:hyperlink>
      <w:r>
        <w:rPr>
          <w:rStyle w:val="af7"/>
        </w:rPr>
        <w:t>4838</w:t>
      </w:r>
      <w:r>
        <w:tab/>
        <w:t>TS 38</w:t>
      </w:r>
      <w:r w:rsidRPr="00533135">
        <w:t xml:space="preserve">.523-1 </w:t>
      </w:r>
      <w:r w:rsidRPr="00530390">
        <w:t>Tracker status after RAN5#9</w:t>
      </w:r>
      <w:r>
        <w:t>2-</w:t>
      </w:r>
      <w:r w:rsidRPr="00530390">
        <w:t>e</w:t>
      </w:r>
    </w:p>
    <w:p w:rsidR="007929EA" w:rsidRDefault="007929EA" w:rsidP="007929EA">
      <w:pPr>
        <w:pStyle w:val="EX"/>
      </w:pPr>
      <w:r>
        <w:t>[11]</w:t>
      </w:r>
      <w:r>
        <w:tab/>
      </w:r>
      <w:r w:rsidRPr="00EF0169">
        <w:rPr>
          <w:rStyle w:val="af7"/>
        </w:rPr>
        <w:t>R5-220626</w:t>
      </w:r>
      <w:r>
        <w:tab/>
        <w:t>TS 38</w:t>
      </w:r>
      <w:r w:rsidRPr="00533135">
        <w:t xml:space="preserve">.523-1 </w:t>
      </w:r>
      <w:r w:rsidRPr="00530390">
        <w:t xml:space="preserve">Tracker status </w:t>
      </w:r>
      <w:r>
        <w:t>before</w:t>
      </w:r>
      <w:r w:rsidRPr="00530390">
        <w:t xml:space="preserve"> RAN5#9</w:t>
      </w:r>
      <w:r>
        <w:t>4-</w:t>
      </w:r>
      <w:r w:rsidRPr="00530390">
        <w:t>e</w:t>
      </w:r>
    </w:p>
    <w:p w:rsidR="007929EA" w:rsidRPr="002122FB" w:rsidRDefault="007929EA" w:rsidP="007929EA">
      <w:pPr>
        <w:pStyle w:val="EX"/>
      </w:pPr>
      <w:r>
        <w:lastRenderedPageBreak/>
        <w:t>[12]</w:t>
      </w:r>
      <w:r>
        <w:tab/>
      </w:r>
      <w:r w:rsidRPr="00EF0169">
        <w:rPr>
          <w:rStyle w:val="af7"/>
        </w:rPr>
        <w:t>R5-22062</w:t>
      </w:r>
      <w:r>
        <w:rPr>
          <w:rStyle w:val="af7"/>
        </w:rPr>
        <w:t>8</w:t>
      </w:r>
      <w:r>
        <w:tab/>
        <w:t>TS 38</w:t>
      </w:r>
      <w:r w:rsidRPr="00533135">
        <w:t xml:space="preserve">.523-1 </w:t>
      </w:r>
      <w:r w:rsidRPr="00530390">
        <w:t xml:space="preserve">Tracker status </w:t>
      </w:r>
      <w:r>
        <w:t>after</w:t>
      </w:r>
      <w:r w:rsidRPr="00530390">
        <w:t xml:space="preserve"> RAN5#9</w:t>
      </w:r>
      <w:r>
        <w:t>4-</w:t>
      </w:r>
      <w:r w:rsidRPr="00530390">
        <w:t>e</w:t>
      </w:r>
    </w:p>
    <w:p w:rsidR="007929EA" w:rsidRPr="002122FB" w:rsidRDefault="007929EA" w:rsidP="007929EA">
      <w:pPr>
        <w:pStyle w:val="EX"/>
      </w:pPr>
      <w:r>
        <w:t>[13]</w:t>
      </w:r>
      <w:r>
        <w:tab/>
      </w:r>
      <w:r w:rsidRPr="00EF0169">
        <w:rPr>
          <w:rStyle w:val="af7"/>
        </w:rPr>
        <w:t>R5-22</w:t>
      </w:r>
      <w:r>
        <w:rPr>
          <w:rStyle w:val="af7"/>
        </w:rPr>
        <w:t>3075</w:t>
      </w:r>
      <w:r>
        <w:tab/>
        <w:t>TS 38</w:t>
      </w:r>
      <w:r w:rsidRPr="00533135">
        <w:t xml:space="preserve">.523-1 </w:t>
      </w:r>
      <w:r w:rsidRPr="00530390">
        <w:t xml:space="preserve">Tracker status </w:t>
      </w:r>
      <w:r w:rsidRPr="007929EA">
        <w:rPr>
          <w:rFonts w:hint="eastAsia"/>
        </w:rPr>
        <w:t>before</w:t>
      </w:r>
      <w:r w:rsidRPr="00530390">
        <w:t xml:space="preserve"> RAN5#9</w:t>
      </w:r>
      <w:r>
        <w:t>5-</w:t>
      </w:r>
      <w:r w:rsidRPr="00530390">
        <w:t>e</w:t>
      </w:r>
    </w:p>
    <w:p w:rsidR="004261C3" w:rsidRPr="00C75F16" w:rsidRDefault="00C75F16" w:rsidP="00C75F16">
      <w:pPr>
        <w:pStyle w:val="EX"/>
      </w:pPr>
      <w:r>
        <w:t>[14]</w:t>
      </w:r>
      <w:r>
        <w:tab/>
      </w:r>
      <w:r w:rsidRPr="00EF0169">
        <w:rPr>
          <w:rStyle w:val="af7"/>
        </w:rPr>
        <w:t>R5-22</w:t>
      </w:r>
      <w:r>
        <w:rPr>
          <w:rStyle w:val="af7"/>
        </w:rPr>
        <w:t>3077</w:t>
      </w:r>
      <w:r>
        <w:tab/>
        <w:t>TS 38</w:t>
      </w:r>
      <w:r w:rsidRPr="00533135">
        <w:t xml:space="preserve">.523-1 </w:t>
      </w:r>
      <w:r w:rsidRPr="00530390">
        <w:t xml:space="preserve">Tracker status </w:t>
      </w:r>
      <w:r>
        <w:t>after</w:t>
      </w:r>
      <w:r w:rsidRPr="00530390">
        <w:t xml:space="preserve"> RAN5#9</w:t>
      </w:r>
      <w:r>
        <w:t>5-</w:t>
      </w:r>
      <w:r w:rsidRPr="00530390">
        <w:t>e</w:t>
      </w:r>
    </w:p>
    <w:p w:rsidR="005C6844" w:rsidRPr="00C75F16" w:rsidRDefault="005C6844" w:rsidP="005C6844">
      <w:pPr>
        <w:pStyle w:val="EX"/>
      </w:pPr>
      <w:r>
        <w:t>[15]</w:t>
      </w:r>
      <w:r>
        <w:tab/>
      </w:r>
      <w:r w:rsidRPr="005C6844">
        <w:rPr>
          <w:rStyle w:val="af7"/>
        </w:rPr>
        <w:t>R5-224704</w:t>
      </w:r>
      <w:r>
        <w:tab/>
      </w:r>
      <w:r w:rsidRPr="005C6844">
        <w:t>TS 38.523-1</w:t>
      </w:r>
      <w:r>
        <w:t xml:space="preserve"> Tracker status before RAN5-96e</w:t>
      </w:r>
    </w:p>
    <w:p w:rsidR="0049387A" w:rsidRPr="00A451F2" w:rsidRDefault="0049387A" w:rsidP="0049387A">
      <w:pPr>
        <w:pStyle w:val="EX"/>
      </w:pPr>
      <w:r>
        <w:t>[16]</w:t>
      </w:r>
      <w:r>
        <w:tab/>
      </w:r>
      <w:r w:rsidRPr="00A451F2">
        <w:rPr>
          <w:rStyle w:val="af7"/>
        </w:rPr>
        <w:t>R5-224706</w:t>
      </w:r>
      <w:r>
        <w:tab/>
        <w:t>TS 38</w:t>
      </w:r>
      <w:r w:rsidRPr="00533135">
        <w:t xml:space="preserve">.523-1 </w:t>
      </w:r>
      <w:r w:rsidRPr="00530390">
        <w:t xml:space="preserve">Tracker status </w:t>
      </w:r>
      <w:r>
        <w:t>after</w:t>
      </w:r>
      <w:r w:rsidRPr="00530390">
        <w:t xml:space="preserve"> RAN5#9</w:t>
      </w:r>
      <w:r>
        <w:t>6-</w:t>
      </w:r>
      <w:r w:rsidRPr="00530390">
        <w:t>e</w:t>
      </w:r>
    </w:p>
    <w:p w:rsidR="0049387A" w:rsidRPr="00A451F2" w:rsidRDefault="0049387A" w:rsidP="0049387A">
      <w:pPr>
        <w:pStyle w:val="EX"/>
      </w:pPr>
      <w:r>
        <w:t>[1</w:t>
      </w:r>
      <w:r>
        <w:t>7</w:t>
      </w:r>
      <w:r>
        <w:t>]</w:t>
      </w:r>
      <w:r>
        <w:tab/>
      </w:r>
      <w:r w:rsidRPr="00A451F2">
        <w:rPr>
          <w:rStyle w:val="af7"/>
        </w:rPr>
        <w:t>R5-22</w:t>
      </w:r>
      <w:r>
        <w:rPr>
          <w:rStyle w:val="af7"/>
        </w:rPr>
        <w:t>6989</w:t>
      </w:r>
      <w:r>
        <w:tab/>
        <w:t>TS 38</w:t>
      </w:r>
      <w:r w:rsidRPr="00533135">
        <w:t xml:space="preserve">.523-1 </w:t>
      </w:r>
      <w:r w:rsidRPr="00530390">
        <w:t xml:space="preserve">Tracker status </w:t>
      </w:r>
      <w:r w:rsidRPr="0049387A">
        <w:rPr>
          <w:rFonts w:hint="eastAsia"/>
        </w:rPr>
        <w:t>before</w:t>
      </w:r>
      <w:r w:rsidRPr="00530390">
        <w:t xml:space="preserve"> RAN5#9</w:t>
      </w:r>
      <w:r>
        <w:t>7</w:t>
      </w:r>
    </w:p>
    <w:p w:rsidR="0053529E" w:rsidRPr="0049387A" w:rsidRDefault="0053529E" w:rsidP="002C7E70"/>
    <w:sectPr w:rsidR="0053529E" w:rsidRPr="0049387A">
      <w:footerReference w:type="default" r:id="rId18"/>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498C" w:rsidRDefault="007B498C">
      <w:r>
        <w:separator/>
      </w:r>
    </w:p>
  </w:endnote>
  <w:endnote w:type="continuationSeparator" w:id="0">
    <w:p w:rsidR="007B498C" w:rsidRDefault="007B4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EA9" w:rsidRDefault="00C12EA9">
    <w:pPr>
      <w:pStyle w:val="a8"/>
      <w:jc w:val="right"/>
    </w:pPr>
    <w:r>
      <w:rPr>
        <w:noProof w:val="0"/>
      </w:rPr>
      <w:fldChar w:fldCharType="begin"/>
    </w:r>
    <w:r>
      <w:instrText xml:space="preserve"> PAGE   \* MERGEFORMAT </w:instrText>
    </w:r>
    <w:r>
      <w:rPr>
        <w:noProof w:val="0"/>
      </w:rPr>
      <w:fldChar w:fldCharType="separate"/>
    </w:r>
    <w:r w:rsidR="000B38D9">
      <w:t>2</w:t>
    </w:r>
    <w:r>
      <w:fldChar w:fldCharType="end"/>
    </w:r>
  </w:p>
  <w:p w:rsidR="00C12EA9" w:rsidRDefault="00C12EA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498C" w:rsidRDefault="007B498C">
      <w:r>
        <w:separator/>
      </w:r>
    </w:p>
  </w:footnote>
  <w:footnote w:type="continuationSeparator" w:id="0">
    <w:p w:rsidR="007B498C" w:rsidRDefault="007B49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1FC5"/>
    <w:rsid w:val="0000219A"/>
    <w:rsid w:val="000029AB"/>
    <w:rsid w:val="00002BF5"/>
    <w:rsid w:val="0000359F"/>
    <w:rsid w:val="00004291"/>
    <w:rsid w:val="000055FE"/>
    <w:rsid w:val="00007631"/>
    <w:rsid w:val="000123E7"/>
    <w:rsid w:val="0001342B"/>
    <w:rsid w:val="00013CEA"/>
    <w:rsid w:val="00022105"/>
    <w:rsid w:val="000222DE"/>
    <w:rsid w:val="0002431F"/>
    <w:rsid w:val="00024DC6"/>
    <w:rsid w:val="0002513C"/>
    <w:rsid w:val="0002776B"/>
    <w:rsid w:val="00027D15"/>
    <w:rsid w:val="00027D8C"/>
    <w:rsid w:val="00033254"/>
    <w:rsid w:val="00034CE9"/>
    <w:rsid w:val="000368F3"/>
    <w:rsid w:val="00036E83"/>
    <w:rsid w:val="00036F77"/>
    <w:rsid w:val="000400F0"/>
    <w:rsid w:val="000403D1"/>
    <w:rsid w:val="000419EE"/>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2813"/>
    <w:rsid w:val="000651F4"/>
    <w:rsid w:val="00065369"/>
    <w:rsid w:val="00065A2A"/>
    <w:rsid w:val="000674B4"/>
    <w:rsid w:val="00067A56"/>
    <w:rsid w:val="000726EB"/>
    <w:rsid w:val="000754E1"/>
    <w:rsid w:val="000763F0"/>
    <w:rsid w:val="00077CC2"/>
    <w:rsid w:val="0008185D"/>
    <w:rsid w:val="00081FFC"/>
    <w:rsid w:val="00082828"/>
    <w:rsid w:val="00083A66"/>
    <w:rsid w:val="00083AEB"/>
    <w:rsid w:val="00084B6B"/>
    <w:rsid w:val="00085F34"/>
    <w:rsid w:val="000867D3"/>
    <w:rsid w:val="00087212"/>
    <w:rsid w:val="00091243"/>
    <w:rsid w:val="00092192"/>
    <w:rsid w:val="00092D6D"/>
    <w:rsid w:val="00093E80"/>
    <w:rsid w:val="00094DA7"/>
    <w:rsid w:val="00094EC9"/>
    <w:rsid w:val="00094EF1"/>
    <w:rsid w:val="00095294"/>
    <w:rsid w:val="0009585C"/>
    <w:rsid w:val="00095B47"/>
    <w:rsid w:val="00095C57"/>
    <w:rsid w:val="000961E6"/>
    <w:rsid w:val="000962A5"/>
    <w:rsid w:val="000A249E"/>
    <w:rsid w:val="000A4B4C"/>
    <w:rsid w:val="000A66C7"/>
    <w:rsid w:val="000A7F7B"/>
    <w:rsid w:val="000B0ECA"/>
    <w:rsid w:val="000B11B0"/>
    <w:rsid w:val="000B133A"/>
    <w:rsid w:val="000B3087"/>
    <w:rsid w:val="000B3392"/>
    <w:rsid w:val="000B38D9"/>
    <w:rsid w:val="000B4DF2"/>
    <w:rsid w:val="000B5866"/>
    <w:rsid w:val="000B6430"/>
    <w:rsid w:val="000B6D0E"/>
    <w:rsid w:val="000C0746"/>
    <w:rsid w:val="000C11C3"/>
    <w:rsid w:val="000C18A5"/>
    <w:rsid w:val="000C1F89"/>
    <w:rsid w:val="000C267F"/>
    <w:rsid w:val="000C2CDE"/>
    <w:rsid w:val="000C2EA1"/>
    <w:rsid w:val="000C4B64"/>
    <w:rsid w:val="000C5FB7"/>
    <w:rsid w:val="000D0B10"/>
    <w:rsid w:val="000D1399"/>
    <w:rsid w:val="000D155D"/>
    <w:rsid w:val="000D1649"/>
    <w:rsid w:val="000D19B7"/>
    <w:rsid w:val="000D39D5"/>
    <w:rsid w:val="000D3AD3"/>
    <w:rsid w:val="000D46CC"/>
    <w:rsid w:val="000D47E6"/>
    <w:rsid w:val="000D5016"/>
    <w:rsid w:val="000D7D01"/>
    <w:rsid w:val="000E1351"/>
    <w:rsid w:val="000E20F2"/>
    <w:rsid w:val="000E2541"/>
    <w:rsid w:val="000E3606"/>
    <w:rsid w:val="000E41F2"/>
    <w:rsid w:val="000E5C5C"/>
    <w:rsid w:val="000E5F87"/>
    <w:rsid w:val="000E600D"/>
    <w:rsid w:val="000F14D8"/>
    <w:rsid w:val="000F5306"/>
    <w:rsid w:val="000F56E5"/>
    <w:rsid w:val="000F5C8C"/>
    <w:rsid w:val="000F6B73"/>
    <w:rsid w:val="000F6CA2"/>
    <w:rsid w:val="000F6F36"/>
    <w:rsid w:val="00110687"/>
    <w:rsid w:val="0011229C"/>
    <w:rsid w:val="001125BC"/>
    <w:rsid w:val="00113514"/>
    <w:rsid w:val="00114C54"/>
    <w:rsid w:val="00114FED"/>
    <w:rsid w:val="00115696"/>
    <w:rsid w:val="001168DC"/>
    <w:rsid w:val="00121B9B"/>
    <w:rsid w:val="00124F39"/>
    <w:rsid w:val="001263E2"/>
    <w:rsid w:val="001267C2"/>
    <w:rsid w:val="00126E91"/>
    <w:rsid w:val="001274FE"/>
    <w:rsid w:val="00127695"/>
    <w:rsid w:val="001320F2"/>
    <w:rsid w:val="001325A6"/>
    <w:rsid w:val="00132BBA"/>
    <w:rsid w:val="001340D4"/>
    <w:rsid w:val="001364EC"/>
    <w:rsid w:val="00136CF5"/>
    <w:rsid w:val="00136DF4"/>
    <w:rsid w:val="00137F1A"/>
    <w:rsid w:val="0014669B"/>
    <w:rsid w:val="001476EA"/>
    <w:rsid w:val="00150336"/>
    <w:rsid w:val="001506B2"/>
    <w:rsid w:val="00150979"/>
    <w:rsid w:val="00150A9B"/>
    <w:rsid w:val="001522AE"/>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6C1"/>
    <w:rsid w:val="001F2046"/>
    <w:rsid w:val="001F2A24"/>
    <w:rsid w:val="001F2AAF"/>
    <w:rsid w:val="001F2B2F"/>
    <w:rsid w:val="001F3A48"/>
    <w:rsid w:val="001F3DDD"/>
    <w:rsid w:val="001F5FDA"/>
    <w:rsid w:val="001F6C58"/>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C27"/>
    <w:rsid w:val="002257BC"/>
    <w:rsid w:val="00231D66"/>
    <w:rsid w:val="002346F6"/>
    <w:rsid w:val="002365CE"/>
    <w:rsid w:val="0023698A"/>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733D"/>
    <w:rsid w:val="00277B71"/>
    <w:rsid w:val="00280AE9"/>
    <w:rsid w:val="00281B66"/>
    <w:rsid w:val="002821BD"/>
    <w:rsid w:val="002867CB"/>
    <w:rsid w:val="002870D7"/>
    <w:rsid w:val="002900F6"/>
    <w:rsid w:val="00290435"/>
    <w:rsid w:val="002904E2"/>
    <w:rsid w:val="0029071D"/>
    <w:rsid w:val="00290D29"/>
    <w:rsid w:val="00290D7D"/>
    <w:rsid w:val="00290DAD"/>
    <w:rsid w:val="00291C25"/>
    <w:rsid w:val="00291E50"/>
    <w:rsid w:val="0029389B"/>
    <w:rsid w:val="00294C23"/>
    <w:rsid w:val="0029620A"/>
    <w:rsid w:val="002A0AEF"/>
    <w:rsid w:val="002A156C"/>
    <w:rsid w:val="002A1A16"/>
    <w:rsid w:val="002A416C"/>
    <w:rsid w:val="002A6B92"/>
    <w:rsid w:val="002B0AE6"/>
    <w:rsid w:val="002B1F7E"/>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5A9F"/>
    <w:rsid w:val="002E681B"/>
    <w:rsid w:val="002F2400"/>
    <w:rsid w:val="002F3EED"/>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4BA4"/>
    <w:rsid w:val="00305764"/>
    <w:rsid w:val="00305BB3"/>
    <w:rsid w:val="0030671B"/>
    <w:rsid w:val="00306BAB"/>
    <w:rsid w:val="0031079C"/>
    <w:rsid w:val="00310ED8"/>
    <w:rsid w:val="00311002"/>
    <w:rsid w:val="00312C9B"/>
    <w:rsid w:val="003135D0"/>
    <w:rsid w:val="003143D1"/>
    <w:rsid w:val="00315454"/>
    <w:rsid w:val="00321A72"/>
    <w:rsid w:val="0032391B"/>
    <w:rsid w:val="00325476"/>
    <w:rsid w:val="00326222"/>
    <w:rsid w:val="00326693"/>
    <w:rsid w:val="00326862"/>
    <w:rsid w:val="00326D3A"/>
    <w:rsid w:val="00327D11"/>
    <w:rsid w:val="003306D0"/>
    <w:rsid w:val="0033213B"/>
    <w:rsid w:val="0033240C"/>
    <w:rsid w:val="003342F0"/>
    <w:rsid w:val="0033492A"/>
    <w:rsid w:val="0033593F"/>
    <w:rsid w:val="00335C78"/>
    <w:rsid w:val="003401A0"/>
    <w:rsid w:val="003414B0"/>
    <w:rsid w:val="00342B08"/>
    <w:rsid w:val="00344876"/>
    <w:rsid w:val="00344AFD"/>
    <w:rsid w:val="003461EF"/>
    <w:rsid w:val="00347285"/>
    <w:rsid w:val="0035271E"/>
    <w:rsid w:val="003538EC"/>
    <w:rsid w:val="003551D1"/>
    <w:rsid w:val="00356426"/>
    <w:rsid w:val="003567D0"/>
    <w:rsid w:val="00357A83"/>
    <w:rsid w:val="0036059D"/>
    <w:rsid w:val="003631E8"/>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A098A"/>
    <w:rsid w:val="003A0B07"/>
    <w:rsid w:val="003A1DDB"/>
    <w:rsid w:val="003A2440"/>
    <w:rsid w:val="003A3B72"/>
    <w:rsid w:val="003A40C9"/>
    <w:rsid w:val="003A5DAB"/>
    <w:rsid w:val="003B024F"/>
    <w:rsid w:val="003B0FD6"/>
    <w:rsid w:val="003B10EA"/>
    <w:rsid w:val="003B2527"/>
    <w:rsid w:val="003B49B3"/>
    <w:rsid w:val="003B4C2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43B4"/>
    <w:rsid w:val="003D515E"/>
    <w:rsid w:val="003D636F"/>
    <w:rsid w:val="003E1FA0"/>
    <w:rsid w:val="003E22FA"/>
    <w:rsid w:val="003E2853"/>
    <w:rsid w:val="003E2BE4"/>
    <w:rsid w:val="003E479A"/>
    <w:rsid w:val="003E49AA"/>
    <w:rsid w:val="003F2E34"/>
    <w:rsid w:val="003F33BB"/>
    <w:rsid w:val="003F368A"/>
    <w:rsid w:val="003F37D3"/>
    <w:rsid w:val="003F403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07D8B"/>
    <w:rsid w:val="00412084"/>
    <w:rsid w:val="00412CC6"/>
    <w:rsid w:val="004148AA"/>
    <w:rsid w:val="004149C9"/>
    <w:rsid w:val="00414FAB"/>
    <w:rsid w:val="00415646"/>
    <w:rsid w:val="00416AE0"/>
    <w:rsid w:val="00416D0D"/>
    <w:rsid w:val="00417C45"/>
    <w:rsid w:val="00420485"/>
    <w:rsid w:val="00420F3A"/>
    <w:rsid w:val="00421155"/>
    <w:rsid w:val="00421240"/>
    <w:rsid w:val="00421CEE"/>
    <w:rsid w:val="00423D21"/>
    <w:rsid w:val="004249A1"/>
    <w:rsid w:val="00424C90"/>
    <w:rsid w:val="00425C70"/>
    <w:rsid w:val="00425E3D"/>
    <w:rsid w:val="004261C3"/>
    <w:rsid w:val="0042693C"/>
    <w:rsid w:val="0042770C"/>
    <w:rsid w:val="00430D6C"/>
    <w:rsid w:val="00431B8A"/>
    <w:rsid w:val="00431C74"/>
    <w:rsid w:val="004333E4"/>
    <w:rsid w:val="0043603B"/>
    <w:rsid w:val="00437036"/>
    <w:rsid w:val="00437284"/>
    <w:rsid w:val="0044042C"/>
    <w:rsid w:val="00441327"/>
    <w:rsid w:val="004417BA"/>
    <w:rsid w:val="00442BDE"/>
    <w:rsid w:val="00443547"/>
    <w:rsid w:val="00446DFA"/>
    <w:rsid w:val="004500DC"/>
    <w:rsid w:val="00451AA9"/>
    <w:rsid w:val="00451BB2"/>
    <w:rsid w:val="0045391A"/>
    <w:rsid w:val="00455D21"/>
    <w:rsid w:val="00456D23"/>
    <w:rsid w:val="004605A6"/>
    <w:rsid w:val="00461984"/>
    <w:rsid w:val="00466D8D"/>
    <w:rsid w:val="00467B0A"/>
    <w:rsid w:val="004702E4"/>
    <w:rsid w:val="00470DE3"/>
    <w:rsid w:val="004719F0"/>
    <w:rsid w:val="0047379E"/>
    <w:rsid w:val="0047416B"/>
    <w:rsid w:val="00474366"/>
    <w:rsid w:val="0047587B"/>
    <w:rsid w:val="00475DD4"/>
    <w:rsid w:val="00476B8E"/>
    <w:rsid w:val="00481845"/>
    <w:rsid w:val="004820B4"/>
    <w:rsid w:val="00482E2D"/>
    <w:rsid w:val="00484130"/>
    <w:rsid w:val="00484960"/>
    <w:rsid w:val="0048533C"/>
    <w:rsid w:val="0048599C"/>
    <w:rsid w:val="00486FBF"/>
    <w:rsid w:val="0048709E"/>
    <w:rsid w:val="0048796B"/>
    <w:rsid w:val="00490527"/>
    <w:rsid w:val="004907A5"/>
    <w:rsid w:val="00493217"/>
    <w:rsid w:val="004935E5"/>
    <w:rsid w:val="0049387A"/>
    <w:rsid w:val="00495E15"/>
    <w:rsid w:val="00495FC0"/>
    <w:rsid w:val="00496C17"/>
    <w:rsid w:val="004A384D"/>
    <w:rsid w:val="004A48F9"/>
    <w:rsid w:val="004A5777"/>
    <w:rsid w:val="004A67B8"/>
    <w:rsid w:val="004A707D"/>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A72"/>
    <w:rsid w:val="004D4D75"/>
    <w:rsid w:val="004D68AA"/>
    <w:rsid w:val="004D714F"/>
    <w:rsid w:val="004E3E45"/>
    <w:rsid w:val="004E4968"/>
    <w:rsid w:val="004E5C64"/>
    <w:rsid w:val="004E6247"/>
    <w:rsid w:val="004E6F88"/>
    <w:rsid w:val="004F0528"/>
    <w:rsid w:val="004F0EAA"/>
    <w:rsid w:val="004F1210"/>
    <w:rsid w:val="004F14CB"/>
    <w:rsid w:val="004F235F"/>
    <w:rsid w:val="004F26C8"/>
    <w:rsid w:val="004F5E5A"/>
    <w:rsid w:val="00500931"/>
    <w:rsid w:val="00502493"/>
    <w:rsid w:val="005029C6"/>
    <w:rsid w:val="00502BF2"/>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6C08"/>
    <w:rsid w:val="0052702D"/>
    <w:rsid w:val="00530390"/>
    <w:rsid w:val="005307BF"/>
    <w:rsid w:val="0053233C"/>
    <w:rsid w:val="00533135"/>
    <w:rsid w:val="00534726"/>
    <w:rsid w:val="00534E57"/>
    <w:rsid w:val="0053529E"/>
    <w:rsid w:val="00540D34"/>
    <w:rsid w:val="005457EF"/>
    <w:rsid w:val="0054630C"/>
    <w:rsid w:val="00546C73"/>
    <w:rsid w:val="00547DB1"/>
    <w:rsid w:val="00550744"/>
    <w:rsid w:val="00551863"/>
    <w:rsid w:val="0055238B"/>
    <w:rsid w:val="0055383E"/>
    <w:rsid w:val="005538A4"/>
    <w:rsid w:val="00555D61"/>
    <w:rsid w:val="0055668F"/>
    <w:rsid w:val="00556EE9"/>
    <w:rsid w:val="00557663"/>
    <w:rsid w:val="00557FDB"/>
    <w:rsid w:val="00561A40"/>
    <w:rsid w:val="00563DF0"/>
    <w:rsid w:val="005644BC"/>
    <w:rsid w:val="005654F9"/>
    <w:rsid w:val="00565834"/>
    <w:rsid w:val="00565D5A"/>
    <w:rsid w:val="005665F1"/>
    <w:rsid w:val="0057047B"/>
    <w:rsid w:val="0057130F"/>
    <w:rsid w:val="0057137C"/>
    <w:rsid w:val="005727B3"/>
    <w:rsid w:val="00572D7F"/>
    <w:rsid w:val="00573412"/>
    <w:rsid w:val="00573DB5"/>
    <w:rsid w:val="00573ECA"/>
    <w:rsid w:val="00574730"/>
    <w:rsid w:val="005773B1"/>
    <w:rsid w:val="00585576"/>
    <w:rsid w:val="00585E10"/>
    <w:rsid w:val="0058656D"/>
    <w:rsid w:val="00590162"/>
    <w:rsid w:val="0059056A"/>
    <w:rsid w:val="00592209"/>
    <w:rsid w:val="00593AE8"/>
    <w:rsid w:val="0059471F"/>
    <w:rsid w:val="00595DA9"/>
    <w:rsid w:val="00596FF5"/>
    <w:rsid w:val="00597B50"/>
    <w:rsid w:val="005A09A3"/>
    <w:rsid w:val="005A3DCC"/>
    <w:rsid w:val="005A3E41"/>
    <w:rsid w:val="005A5065"/>
    <w:rsid w:val="005A64CC"/>
    <w:rsid w:val="005A6E4A"/>
    <w:rsid w:val="005A78FF"/>
    <w:rsid w:val="005B02F4"/>
    <w:rsid w:val="005B326C"/>
    <w:rsid w:val="005B6ECA"/>
    <w:rsid w:val="005B747A"/>
    <w:rsid w:val="005C027D"/>
    <w:rsid w:val="005C3652"/>
    <w:rsid w:val="005C5EB7"/>
    <w:rsid w:val="005C6844"/>
    <w:rsid w:val="005C7375"/>
    <w:rsid w:val="005C7E26"/>
    <w:rsid w:val="005D02D4"/>
    <w:rsid w:val="005D08E0"/>
    <w:rsid w:val="005D0CEE"/>
    <w:rsid w:val="005D12E8"/>
    <w:rsid w:val="005D158A"/>
    <w:rsid w:val="005D1B91"/>
    <w:rsid w:val="005D2D67"/>
    <w:rsid w:val="005D35FD"/>
    <w:rsid w:val="005D4C2D"/>
    <w:rsid w:val="005D5299"/>
    <w:rsid w:val="005D583A"/>
    <w:rsid w:val="005D695F"/>
    <w:rsid w:val="005D6A2B"/>
    <w:rsid w:val="005D71B0"/>
    <w:rsid w:val="005E0145"/>
    <w:rsid w:val="005E1F44"/>
    <w:rsid w:val="005E304C"/>
    <w:rsid w:val="005E3B7C"/>
    <w:rsid w:val="005F01CA"/>
    <w:rsid w:val="005F1BC9"/>
    <w:rsid w:val="005F2084"/>
    <w:rsid w:val="005F2A76"/>
    <w:rsid w:val="005F38DB"/>
    <w:rsid w:val="005F39BD"/>
    <w:rsid w:val="005F3FF1"/>
    <w:rsid w:val="005F53E1"/>
    <w:rsid w:val="005F6239"/>
    <w:rsid w:val="0060059F"/>
    <w:rsid w:val="00601CEE"/>
    <w:rsid w:val="00601ED8"/>
    <w:rsid w:val="0060318F"/>
    <w:rsid w:val="00603358"/>
    <w:rsid w:val="00606470"/>
    <w:rsid w:val="00606F8F"/>
    <w:rsid w:val="00607B6F"/>
    <w:rsid w:val="0061265E"/>
    <w:rsid w:val="0061330F"/>
    <w:rsid w:val="006139B0"/>
    <w:rsid w:val="00614BFB"/>
    <w:rsid w:val="00614F30"/>
    <w:rsid w:val="006160A9"/>
    <w:rsid w:val="0061770F"/>
    <w:rsid w:val="006206A7"/>
    <w:rsid w:val="00620E65"/>
    <w:rsid w:val="00622823"/>
    <w:rsid w:val="006235B4"/>
    <w:rsid w:val="00624D2C"/>
    <w:rsid w:val="00626203"/>
    <w:rsid w:val="00626919"/>
    <w:rsid w:val="006300FA"/>
    <w:rsid w:val="006302EF"/>
    <w:rsid w:val="00630855"/>
    <w:rsid w:val="00630F9F"/>
    <w:rsid w:val="00632408"/>
    <w:rsid w:val="00632BBB"/>
    <w:rsid w:val="006332D2"/>
    <w:rsid w:val="006335DA"/>
    <w:rsid w:val="00634188"/>
    <w:rsid w:val="00636C0E"/>
    <w:rsid w:val="0064014A"/>
    <w:rsid w:val="00640C91"/>
    <w:rsid w:val="00640F41"/>
    <w:rsid w:val="006429A4"/>
    <w:rsid w:val="006440CF"/>
    <w:rsid w:val="0064702A"/>
    <w:rsid w:val="00647CBC"/>
    <w:rsid w:val="00650AA9"/>
    <w:rsid w:val="006514A0"/>
    <w:rsid w:val="0065283B"/>
    <w:rsid w:val="00654318"/>
    <w:rsid w:val="006579D5"/>
    <w:rsid w:val="00660122"/>
    <w:rsid w:val="00660DEE"/>
    <w:rsid w:val="0066519A"/>
    <w:rsid w:val="00665B21"/>
    <w:rsid w:val="006664C3"/>
    <w:rsid w:val="00666B1A"/>
    <w:rsid w:val="00667197"/>
    <w:rsid w:val="00672519"/>
    <w:rsid w:val="00673411"/>
    <w:rsid w:val="0067480B"/>
    <w:rsid w:val="00674DD7"/>
    <w:rsid w:val="0067519F"/>
    <w:rsid w:val="00675D6D"/>
    <w:rsid w:val="006771DF"/>
    <w:rsid w:val="006825CC"/>
    <w:rsid w:val="0068316F"/>
    <w:rsid w:val="00685117"/>
    <w:rsid w:val="006856E3"/>
    <w:rsid w:val="00692E59"/>
    <w:rsid w:val="00694E5A"/>
    <w:rsid w:val="006956E7"/>
    <w:rsid w:val="00696302"/>
    <w:rsid w:val="006968C3"/>
    <w:rsid w:val="00696B56"/>
    <w:rsid w:val="00696C68"/>
    <w:rsid w:val="00697162"/>
    <w:rsid w:val="00697366"/>
    <w:rsid w:val="006A0C4A"/>
    <w:rsid w:val="006A0FDE"/>
    <w:rsid w:val="006A1902"/>
    <w:rsid w:val="006A265B"/>
    <w:rsid w:val="006A3C82"/>
    <w:rsid w:val="006A5490"/>
    <w:rsid w:val="006A7D55"/>
    <w:rsid w:val="006A7F55"/>
    <w:rsid w:val="006B0405"/>
    <w:rsid w:val="006B1DF1"/>
    <w:rsid w:val="006B2CAD"/>
    <w:rsid w:val="006B2DD6"/>
    <w:rsid w:val="006B2E8B"/>
    <w:rsid w:val="006B3E66"/>
    <w:rsid w:val="006B648A"/>
    <w:rsid w:val="006B6E25"/>
    <w:rsid w:val="006B716E"/>
    <w:rsid w:val="006B750A"/>
    <w:rsid w:val="006C2994"/>
    <w:rsid w:val="006C2B8B"/>
    <w:rsid w:val="006C4F82"/>
    <w:rsid w:val="006C5646"/>
    <w:rsid w:val="006C6F37"/>
    <w:rsid w:val="006C784A"/>
    <w:rsid w:val="006D08F2"/>
    <w:rsid w:val="006D0FB9"/>
    <w:rsid w:val="006D1C38"/>
    <w:rsid w:val="006D1CAB"/>
    <w:rsid w:val="006D1CB2"/>
    <w:rsid w:val="006D2BB5"/>
    <w:rsid w:val="006D3516"/>
    <w:rsid w:val="006D3810"/>
    <w:rsid w:val="006D50A5"/>
    <w:rsid w:val="006E1222"/>
    <w:rsid w:val="006E18BB"/>
    <w:rsid w:val="006E2D64"/>
    <w:rsid w:val="006E2EDB"/>
    <w:rsid w:val="006E3253"/>
    <w:rsid w:val="006E3CBC"/>
    <w:rsid w:val="006E50EC"/>
    <w:rsid w:val="006E538E"/>
    <w:rsid w:val="006E629F"/>
    <w:rsid w:val="006E7C6B"/>
    <w:rsid w:val="006F150E"/>
    <w:rsid w:val="006F1E41"/>
    <w:rsid w:val="006F3121"/>
    <w:rsid w:val="006F37D9"/>
    <w:rsid w:val="006F3810"/>
    <w:rsid w:val="006F587B"/>
    <w:rsid w:val="006F5DC5"/>
    <w:rsid w:val="006F60F8"/>
    <w:rsid w:val="00700CA4"/>
    <w:rsid w:val="007014C9"/>
    <w:rsid w:val="00707E84"/>
    <w:rsid w:val="00711224"/>
    <w:rsid w:val="00712665"/>
    <w:rsid w:val="00712875"/>
    <w:rsid w:val="007132F4"/>
    <w:rsid w:val="007137B4"/>
    <w:rsid w:val="00715202"/>
    <w:rsid w:val="007152B1"/>
    <w:rsid w:val="00715675"/>
    <w:rsid w:val="00715C2D"/>
    <w:rsid w:val="00716FC7"/>
    <w:rsid w:val="00717BE6"/>
    <w:rsid w:val="00723BE4"/>
    <w:rsid w:val="007261FA"/>
    <w:rsid w:val="00726401"/>
    <w:rsid w:val="00727C5F"/>
    <w:rsid w:val="00730656"/>
    <w:rsid w:val="00730959"/>
    <w:rsid w:val="00734608"/>
    <w:rsid w:val="00734724"/>
    <w:rsid w:val="00736025"/>
    <w:rsid w:val="007366B6"/>
    <w:rsid w:val="00736D84"/>
    <w:rsid w:val="00741743"/>
    <w:rsid w:val="00741F86"/>
    <w:rsid w:val="00742FA6"/>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8B4"/>
    <w:rsid w:val="00777F86"/>
    <w:rsid w:val="00781E5D"/>
    <w:rsid w:val="00782D68"/>
    <w:rsid w:val="00783903"/>
    <w:rsid w:val="00783DC9"/>
    <w:rsid w:val="00790348"/>
    <w:rsid w:val="00790422"/>
    <w:rsid w:val="007905AD"/>
    <w:rsid w:val="007921FB"/>
    <w:rsid w:val="007929EA"/>
    <w:rsid w:val="007957BB"/>
    <w:rsid w:val="007959E3"/>
    <w:rsid w:val="007A010C"/>
    <w:rsid w:val="007A0328"/>
    <w:rsid w:val="007A0CC4"/>
    <w:rsid w:val="007A0D8D"/>
    <w:rsid w:val="007A254C"/>
    <w:rsid w:val="007A2F0B"/>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498C"/>
    <w:rsid w:val="007B51B9"/>
    <w:rsid w:val="007B6F99"/>
    <w:rsid w:val="007B7356"/>
    <w:rsid w:val="007B7F17"/>
    <w:rsid w:val="007C169E"/>
    <w:rsid w:val="007C1D8B"/>
    <w:rsid w:val="007C2F3C"/>
    <w:rsid w:val="007C3433"/>
    <w:rsid w:val="007C346D"/>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16F0"/>
    <w:rsid w:val="007F2B73"/>
    <w:rsid w:val="007F4A8A"/>
    <w:rsid w:val="007F50A9"/>
    <w:rsid w:val="007F59B4"/>
    <w:rsid w:val="007F5E72"/>
    <w:rsid w:val="007F625B"/>
    <w:rsid w:val="007F6629"/>
    <w:rsid w:val="007F7861"/>
    <w:rsid w:val="007F7D15"/>
    <w:rsid w:val="008009F0"/>
    <w:rsid w:val="00800E3B"/>
    <w:rsid w:val="0080262E"/>
    <w:rsid w:val="00802983"/>
    <w:rsid w:val="008030F7"/>
    <w:rsid w:val="00803D24"/>
    <w:rsid w:val="00804728"/>
    <w:rsid w:val="0080585A"/>
    <w:rsid w:val="00805F20"/>
    <w:rsid w:val="0080636B"/>
    <w:rsid w:val="008105D9"/>
    <w:rsid w:val="008114F6"/>
    <w:rsid w:val="008115A9"/>
    <w:rsid w:val="00811915"/>
    <w:rsid w:val="008124DF"/>
    <w:rsid w:val="0081382D"/>
    <w:rsid w:val="00813896"/>
    <w:rsid w:val="00815EF4"/>
    <w:rsid w:val="00821582"/>
    <w:rsid w:val="0082233A"/>
    <w:rsid w:val="00824E93"/>
    <w:rsid w:val="00825886"/>
    <w:rsid w:val="00827128"/>
    <w:rsid w:val="00827149"/>
    <w:rsid w:val="00827E01"/>
    <w:rsid w:val="0083046A"/>
    <w:rsid w:val="008309B7"/>
    <w:rsid w:val="00830A01"/>
    <w:rsid w:val="0083128B"/>
    <w:rsid w:val="0083211D"/>
    <w:rsid w:val="00832F51"/>
    <w:rsid w:val="0083338F"/>
    <w:rsid w:val="008339F5"/>
    <w:rsid w:val="00836E76"/>
    <w:rsid w:val="008374A6"/>
    <w:rsid w:val="00842CFA"/>
    <w:rsid w:val="00843561"/>
    <w:rsid w:val="00843A8B"/>
    <w:rsid w:val="00843FE3"/>
    <w:rsid w:val="00844972"/>
    <w:rsid w:val="00844FAF"/>
    <w:rsid w:val="00845FEC"/>
    <w:rsid w:val="00846D4E"/>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3872"/>
    <w:rsid w:val="008938FC"/>
    <w:rsid w:val="00893C4E"/>
    <w:rsid w:val="00894214"/>
    <w:rsid w:val="00894280"/>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14AC"/>
    <w:rsid w:val="008C35A2"/>
    <w:rsid w:val="008D0A38"/>
    <w:rsid w:val="008D1431"/>
    <w:rsid w:val="008D1C2E"/>
    <w:rsid w:val="008D1FD2"/>
    <w:rsid w:val="008D25D4"/>
    <w:rsid w:val="008D3B7E"/>
    <w:rsid w:val="008D42F6"/>
    <w:rsid w:val="008D4309"/>
    <w:rsid w:val="008E00F8"/>
    <w:rsid w:val="008E0F0F"/>
    <w:rsid w:val="008E1852"/>
    <w:rsid w:val="008E2235"/>
    <w:rsid w:val="008E2A5C"/>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16EEF"/>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581F"/>
    <w:rsid w:val="00945A3F"/>
    <w:rsid w:val="0094739F"/>
    <w:rsid w:val="00947EE7"/>
    <w:rsid w:val="0095528F"/>
    <w:rsid w:val="009601A4"/>
    <w:rsid w:val="00961D04"/>
    <w:rsid w:val="0096203A"/>
    <w:rsid w:val="0096212F"/>
    <w:rsid w:val="009626EE"/>
    <w:rsid w:val="0096632A"/>
    <w:rsid w:val="00967002"/>
    <w:rsid w:val="0097371B"/>
    <w:rsid w:val="009767DF"/>
    <w:rsid w:val="00976B9F"/>
    <w:rsid w:val="009806B4"/>
    <w:rsid w:val="00981A5E"/>
    <w:rsid w:val="009824FF"/>
    <w:rsid w:val="00983F0F"/>
    <w:rsid w:val="0098562F"/>
    <w:rsid w:val="009860B5"/>
    <w:rsid w:val="00987ECB"/>
    <w:rsid w:val="00990348"/>
    <w:rsid w:val="00990BCF"/>
    <w:rsid w:val="00991B32"/>
    <w:rsid w:val="00991E47"/>
    <w:rsid w:val="00991FAF"/>
    <w:rsid w:val="0099619A"/>
    <w:rsid w:val="009A071E"/>
    <w:rsid w:val="009A09D8"/>
    <w:rsid w:val="009A1664"/>
    <w:rsid w:val="009A24E0"/>
    <w:rsid w:val="009A3248"/>
    <w:rsid w:val="009A3D01"/>
    <w:rsid w:val="009A694B"/>
    <w:rsid w:val="009A6AB6"/>
    <w:rsid w:val="009A7F05"/>
    <w:rsid w:val="009B06E0"/>
    <w:rsid w:val="009B0A83"/>
    <w:rsid w:val="009B1EE6"/>
    <w:rsid w:val="009B21D0"/>
    <w:rsid w:val="009B2EF0"/>
    <w:rsid w:val="009B4314"/>
    <w:rsid w:val="009B461C"/>
    <w:rsid w:val="009B5D28"/>
    <w:rsid w:val="009C141B"/>
    <w:rsid w:val="009C1DDD"/>
    <w:rsid w:val="009C542D"/>
    <w:rsid w:val="009C6492"/>
    <w:rsid w:val="009C6FF6"/>
    <w:rsid w:val="009C712E"/>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5FB"/>
    <w:rsid w:val="00A0111B"/>
    <w:rsid w:val="00A01EE5"/>
    <w:rsid w:val="00A0240E"/>
    <w:rsid w:val="00A02E9E"/>
    <w:rsid w:val="00A03885"/>
    <w:rsid w:val="00A03EFE"/>
    <w:rsid w:val="00A0577E"/>
    <w:rsid w:val="00A132E8"/>
    <w:rsid w:val="00A15DEB"/>
    <w:rsid w:val="00A15E93"/>
    <w:rsid w:val="00A16712"/>
    <w:rsid w:val="00A16D75"/>
    <w:rsid w:val="00A205C2"/>
    <w:rsid w:val="00A25283"/>
    <w:rsid w:val="00A25C26"/>
    <w:rsid w:val="00A266A0"/>
    <w:rsid w:val="00A31D92"/>
    <w:rsid w:val="00A321E6"/>
    <w:rsid w:val="00A34569"/>
    <w:rsid w:val="00A351EE"/>
    <w:rsid w:val="00A353A8"/>
    <w:rsid w:val="00A35F56"/>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61F1"/>
    <w:rsid w:val="00A86955"/>
    <w:rsid w:val="00A87107"/>
    <w:rsid w:val="00A91520"/>
    <w:rsid w:val="00A92D6A"/>
    <w:rsid w:val="00A92EE0"/>
    <w:rsid w:val="00AA0A74"/>
    <w:rsid w:val="00AA10EF"/>
    <w:rsid w:val="00AA1B17"/>
    <w:rsid w:val="00AA2C71"/>
    <w:rsid w:val="00AA2C75"/>
    <w:rsid w:val="00AA2EC2"/>
    <w:rsid w:val="00AA4EED"/>
    <w:rsid w:val="00AA502B"/>
    <w:rsid w:val="00AA60AE"/>
    <w:rsid w:val="00AA61CE"/>
    <w:rsid w:val="00AA6FD7"/>
    <w:rsid w:val="00AA7493"/>
    <w:rsid w:val="00AB1F9D"/>
    <w:rsid w:val="00AB4200"/>
    <w:rsid w:val="00AB5CC0"/>
    <w:rsid w:val="00AC012C"/>
    <w:rsid w:val="00AC2570"/>
    <w:rsid w:val="00AC25A8"/>
    <w:rsid w:val="00AC342C"/>
    <w:rsid w:val="00AC3564"/>
    <w:rsid w:val="00AC4017"/>
    <w:rsid w:val="00AC4667"/>
    <w:rsid w:val="00AC5111"/>
    <w:rsid w:val="00AC7BD3"/>
    <w:rsid w:val="00AD2268"/>
    <w:rsid w:val="00AD3418"/>
    <w:rsid w:val="00AD4463"/>
    <w:rsid w:val="00AD44D4"/>
    <w:rsid w:val="00AD520F"/>
    <w:rsid w:val="00AD5C06"/>
    <w:rsid w:val="00AE1A87"/>
    <w:rsid w:val="00AE1CD4"/>
    <w:rsid w:val="00AE38BE"/>
    <w:rsid w:val="00AE397A"/>
    <w:rsid w:val="00AE40E6"/>
    <w:rsid w:val="00AE4F6F"/>
    <w:rsid w:val="00AE507B"/>
    <w:rsid w:val="00AE557D"/>
    <w:rsid w:val="00AE5CC0"/>
    <w:rsid w:val="00AE6E02"/>
    <w:rsid w:val="00AE6F5B"/>
    <w:rsid w:val="00AE7FAA"/>
    <w:rsid w:val="00AF138E"/>
    <w:rsid w:val="00AF3287"/>
    <w:rsid w:val="00AF3F12"/>
    <w:rsid w:val="00AF41B8"/>
    <w:rsid w:val="00AF675B"/>
    <w:rsid w:val="00B0056D"/>
    <w:rsid w:val="00B01CBF"/>
    <w:rsid w:val="00B02C92"/>
    <w:rsid w:val="00B0360B"/>
    <w:rsid w:val="00B049BC"/>
    <w:rsid w:val="00B063BE"/>
    <w:rsid w:val="00B07882"/>
    <w:rsid w:val="00B07E85"/>
    <w:rsid w:val="00B07F6B"/>
    <w:rsid w:val="00B1046E"/>
    <w:rsid w:val="00B11C7A"/>
    <w:rsid w:val="00B11CF4"/>
    <w:rsid w:val="00B12ACA"/>
    <w:rsid w:val="00B134E1"/>
    <w:rsid w:val="00B164ED"/>
    <w:rsid w:val="00B16EC5"/>
    <w:rsid w:val="00B170EF"/>
    <w:rsid w:val="00B2187F"/>
    <w:rsid w:val="00B21C75"/>
    <w:rsid w:val="00B23601"/>
    <w:rsid w:val="00B236B2"/>
    <w:rsid w:val="00B2410A"/>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743"/>
    <w:rsid w:val="00B6182A"/>
    <w:rsid w:val="00B61AD2"/>
    <w:rsid w:val="00B62B27"/>
    <w:rsid w:val="00B62C9F"/>
    <w:rsid w:val="00B655A4"/>
    <w:rsid w:val="00B6740F"/>
    <w:rsid w:val="00B6741A"/>
    <w:rsid w:val="00B70937"/>
    <w:rsid w:val="00B709A8"/>
    <w:rsid w:val="00B70AED"/>
    <w:rsid w:val="00B731E0"/>
    <w:rsid w:val="00B7434A"/>
    <w:rsid w:val="00B760FE"/>
    <w:rsid w:val="00B775C3"/>
    <w:rsid w:val="00B81D19"/>
    <w:rsid w:val="00B84AEF"/>
    <w:rsid w:val="00B8650B"/>
    <w:rsid w:val="00B86CDE"/>
    <w:rsid w:val="00B91320"/>
    <w:rsid w:val="00B916FC"/>
    <w:rsid w:val="00B96C72"/>
    <w:rsid w:val="00B97351"/>
    <w:rsid w:val="00B97BD0"/>
    <w:rsid w:val="00BA1657"/>
    <w:rsid w:val="00BA5D5B"/>
    <w:rsid w:val="00BA662C"/>
    <w:rsid w:val="00BA68E0"/>
    <w:rsid w:val="00BA692B"/>
    <w:rsid w:val="00BB1A7E"/>
    <w:rsid w:val="00BB2762"/>
    <w:rsid w:val="00BB28F3"/>
    <w:rsid w:val="00BB299A"/>
    <w:rsid w:val="00BB3DD0"/>
    <w:rsid w:val="00BB41F3"/>
    <w:rsid w:val="00BB46D4"/>
    <w:rsid w:val="00BB633D"/>
    <w:rsid w:val="00BB659D"/>
    <w:rsid w:val="00BB7918"/>
    <w:rsid w:val="00BC1436"/>
    <w:rsid w:val="00BC1531"/>
    <w:rsid w:val="00BC23C9"/>
    <w:rsid w:val="00BC2519"/>
    <w:rsid w:val="00BC2765"/>
    <w:rsid w:val="00BC474D"/>
    <w:rsid w:val="00BD10A9"/>
    <w:rsid w:val="00BD12D1"/>
    <w:rsid w:val="00BD18B5"/>
    <w:rsid w:val="00BD3C61"/>
    <w:rsid w:val="00BD4D80"/>
    <w:rsid w:val="00BD55D4"/>
    <w:rsid w:val="00BE00ED"/>
    <w:rsid w:val="00BE1741"/>
    <w:rsid w:val="00BE329D"/>
    <w:rsid w:val="00BE46B4"/>
    <w:rsid w:val="00BE4F4C"/>
    <w:rsid w:val="00BF02FF"/>
    <w:rsid w:val="00BF0F57"/>
    <w:rsid w:val="00BF31B1"/>
    <w:rsid w:val="00BF62CC"/>
    <w:rsid w:val="00BF6AE7"/>
    <w:rsid w:val="00BF7677"/>
    <w:rsid w:val="00C00596"/>
    <w:rsid w:val="00C00690"/>
    <w:rsid w:val="00C013DF"/>
    <w:rsid w:val="00C0420F"/>
    <w:rsid w:val="00C0425E"/>
    <w:rsid w:val="00C046B7"/>
    <w:rsid w:val="00C04DED"/>
    <w:rsid w:val="00C050E0"/>
    <w:rsid w:val="00C05473"/>
    <w:rsid w:val="00C10DF8"/>
    <w:rsid w:val="00C12226"/>
    <w:rsid w:val="00C12EA9"/>
    <w:rsid w:val="00C13566"/>
    <w:rsid w:val="00C13FBD"/>
    <w:rsid w:val="00C16261"/>
    <w:rsid w:val="00C1786D"/>
    <w:rsid w:val="00C207AC"/>
    <w:rsid w:val="00C21584"/>
    <w:rsid w:val="00C22786"/>
    <w:rsid w:val="00C22B53"/>
    <w:rsid w:val="00C240A1"/>
    <w:rsid w:val="00C24209"/>
    <w:rsid w:val="00C26623"/>
    <w:rsid w:val="00C268AC"/>
    <w:rsid w:val="00C3307C"/>
    <w:rsid w:val="00C3574D"/>
    <w:rsid w:val="00C35D77"/>
    <w:rsid w:val="00C36773"/>
    <w:rsid w:val="00C373D8"/>
    <w:rsid w:val="00C37522"/>
    <w:rsid w:val="00C37840"/>
    <w:rsid w:val="00C40E98"/>
    <w:rsid w:val="00C44080"/>
    <w:rsid w:val="00C4461A"/>
    <w:rsid w:val="00C4482F"/>
    <w:rsid w:val="00C449FE"/>
    <w:rsid w:val="00C44A86"/>
    <w:rsid w:val="00C47DCA"/>
    <w:rsid w:val="00C50C9F"/>
    <w:rsid w:val="00C50CF7"/>
    <w:rsid w:val="00C51251"/>
    <w:rsid w:val="00C525E6"/>
    <w:rsid w:val="00C56732"/>
    <w:rsid w:val="00C5692B"/>
    <w:rsid w:val="00C60CE2"/>
    <w:rsid w:val="00C6111F"/>
    <w:rsid w:val="00C62CA2"/>
    <w:rsid w:val="00C64EDB"/>
    <w:rsid w:val="00C652C3"/>
    <w:rsid w:val="00C66562"/>
    <w:rsid w:val="00C67194"/>
    <w:rsid w:val="00C67758"/>
    <w:rsid w:val="00C71C9F"/>
    <w:rsid w:val="00C72037"/>
    <w:rsid w:val="00C726F4"/>
    <w:rsid w:val="00C75F16"/>
    <w:rsid w:val="00C75F88"/>
    <w:rsid w:val="00C810D1"/>
    <w:rsid w:val="00C81446"/>
    <w:rsid w:val="00C8157F"/>
    <w:rsid w:val="00C826FC"/>
    <w:rsid w:val="00C835DA"/>
    <w:rsid w:val="00C84D56"/>
    <w:rsid w:val="00C8552B"/>
    <w:rsid w:val="00C85610"/>
    <w:rsid w:val="00C85754"/>
    <w:rsid w:val="00C857DC"/>
    <w:rsid w:val="00C90D5A"/>
    <w:rsid w:val="00C915A9"/>
    <w:rsid w:val="00C92523"/>
    <w:rsid w:val="00C930B1"/>
    <w:rsid w:val="00C95A49"/>
    <w:rsid w:val="00CA17FA"/>
    <w:rsid w:val="00CA5438"/>
    <w:rsid w:val="00CA5BE2"/>
    <w:rsid w:val="00CA5ED0"/>
    <w:rsid w:val="00CA61D8"/>
    <w:rsid w:val="00CA7B71"/>
    <w:rsid w:val="00CA7E44"/>
    <w:rsid w:val="00CB2525"/>
    <w:rsid w:val="00CB2B32"/>
    <w:rsid w:val="00CB43FA"/>
    <w:rsid w:val="00CB4842"/>
    <w:rsid w:val="00CB4BDE"/>
    <w:rsid w:val="00CB5B68"/>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4D"/>
    <w:rsid w:val="00CE77E7"/>
    <w:rsid w:val="00CF0167"/>
    <w:rsid w:val="00CF05C9"/>
    <w:rsid w:val="00CF0629"/>
    <w:rsid w:val="00CF1417"/>
    <w:rsid w:val="00CF2A8C"/>
    <w:rsid w:val="00CF44BC"/>
    <w:rsid w:val="00CF4668"/>
    <w:rsid w:val="00CF4989"/>
    <w:rsid w:val="00CF5E4F"/>
    <w:rsid w:val="00CF61C2"/>
    <w:rsid w:val="00CF648F"/>
    <w:rsid w:val="00CF670A"/>
    <w:rsid w:val="00CF698A"/>
    <w:rsid w:val="00CF6ADD"/>
    <w:rsid w:val="00CF789D"/>
    <w:rsid w:val="00D0062C"/>
    <w:rsid w:val="00D00C92"/>
    <w:rsid w:val="00D01D3F"/>
    <w:rsid w:val="00D043CE"/>
    <w:rsid w:val="00D04E5F"/>
    <w:rsid w:val="00D05AE9"/>
    <w:rsid w:val="00D0634D"/>
    <w:rsid w:val="00D066AA"/>
    <w:rsid w:val="00D0736C"/>
    <w:rsid w:val="00D11BC1"/>
    <w:rsid w:val="00D12B22"/>
    <w:rsid w:val="00D137BE"/>
    <w:rsid w:val="00D13823"/>
    <w:rsid w:val="00D13C70"/>
    <w:rsid w:val="00D14E80"/>
    <w:rsid w:val="00D161AE"/>
    <w:rsid w:val="00D17098"/>
    <w:rsid w:val="00D207EA"/>
    <w:rsid w:val="00D210F7"/>
    <w:rsid w:val="00D216B2"/>
    <w:rsid w:val="00D21FDC"/>
    <w:rsid w:val="00D224BE"/>
    <w:rsid w:val="00D2446A"/>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5DA"/>
    <w:rsid w:val="00D935DC"/>
    <w:rsid w:val="00D93EA4"/>
    <w:rsid w:val="00D9437B"/>
    <w:rsid w:val="00D96D6A"/>
    <w:rsid w:val="00DA0124"/>
    <w:rsid w:val="00DA22D0"/>
    <w:rsid w:val="00DA22D8"/>
    <w:rsid w:val="00DA2EE3"/>
    <w:rsid w:val="00DA2FDB"/>
    <w:rsid w:val="00DA598C"/>
    <w:rsid w:val="00DA6CC7"/>
    <w:rsid w:val="00DB11DC"/>
    <w:rsid w:val="00DB2F54"/>
    <w:rsid w:val="00DB4C18"/>
    <w:rsid w:val="00DB52E5"/>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D68F4"/>
    <w:rsid w:val="00DE00C0"/>
    <w:rsid w:val="00DE0FF0"/>
    <w:rsid w:val="00DE5AC2"/>
    <w:rsid w:val="00DF2033"/>
    <w:rsid w:val="00DF27DF"/>
    <w:rsid w:val="00DF289B"/>
    <w:rsid w:val="00DF2A7C"/>
    <w:rsid w:val="00DF32CF"/>
    <w:rsid w:val="00DF3D4F"/>
    <w:rsid w:val="00DF5A97"/>
    <w:rsid w:val="00DF78AE"/>
    <w:rsid w:val="00E0182C"/>
    <w:rsid w:val="00E01D55"/>
    <w:rsid w:val="00E0213D"/>
    <w:rsid w:val="00E04E44"/>
    <w:rsid w:val="00E05AEE"/>
    <w:rsid w:val="00E06F60"/>
    <w:rsid w:val="00E073E6"/>
    <w:rsid w:val="00E163F6"/>
    <w:rsid w:val="00E17F68"/>
    <w:rsid w:val="00E208A4"/>
    <w:rsid w:val="00E21B77"/>
    <w:rsid w:val="00E21D82"/>
    <w:rsid w:val="00E21E77"/>
    <w:rsid w:val="00E22148"/>
    <w:rsid w:val="00E2261D"/>
    <w:rsid w:val="00E22CBA"/>
    <w:rsid w:val="00E23DE4"/>
    <w:rsid w:val="00E24238"/>
    <w:rsid w:val="00E31164"/>
    <w:rsid w:val="00E343C7"/>
    <w:rsid w:val="00E36006"/>
    <w:rsid w:val="00E4102D"/>
    <w:rsid w:val="00E4488A"/>
    <w:rsid w:val="00E44BA5"/>
    <w:rsid w:val="00E45360"/>
    <w:rsid w:val="00E45665"/>
    <w:rsid w:val="00E45931"/>
    <w:rsid w:val="00E50346"/>
    <w:rsid w:val="00E50E06"/>
    <w:rsid w:val="00E51004"/>
    <w:rsid w:val="00E51387"/>
    <w:rsid w:val="00E514D3"/>
    <w:rsid w:val="00E51F00"/>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70EE"/>
    <w:rsid w:val="00E975B6"/>
    <w:rsid w:val="00E97C29"/>
    <w:rsid w:val="00EA0DA3"/>
    <w:rsid w:val="00EA1CD3"/>
    <w:rsid w:val="00EA2C2F"/>
    <w:rsid w:val="00EA2EE5"/>
    <w:rsid w:val="00EA34DA"/>
    <w:rsid w:val="00EA50D4"/>
    <w:rsid w:val="00EA601F"/>
    <w:rsid w:val="00EA6F6B"/>
    <w:rsid w:val="00EB134F"/>
    <w:rsid w:val="00EB1944"/>
    <w:rsid w:val="00EB46CD"/>
    <w:rsid w:val="00EB4E48"/>
    <w:rsid w:val="00EB5AE0"/>
    <w:rsid w:val="00EB6ED1"/>
    <w:rsid w:val="00EC10C6"/>
    <w:rsid w:val="00EC2FD7"/>
    <w:rsid w:val="00EC4252"/>
    <w:rsid w:val="00EC492C"/>
    <w:rsid w:val="00EC5A8E"/>
    <w:rsid w:val="00EC6061"/>
    <w:rsid w:val="00EC609E"/>
    <w:rsid w:val="00ED1FDE"/>
    <w:rsid w:val="00ED201F"/>
    <w:rsid w:val="00ED67BB"/>
    <w:rsid w:val="00EE08F5"/>
    <w:rsid w:val="00EE2865"/>
    <w:rsid w:val="00EE2B54"/>
    <w:rsid w:val="00EE4F0C"/>
    <w:rsid w:val="00EE57C7"/>
    <w:rsid w:val="00EE5C8E"/>
    <w:rsid w:val="00EE7197"/>
    <w:rsid w:val="00EF0169"/>
    <w:rsid w:val="00EF1258"/>
    <w:rsid w:val="00EF3608"/>
    <w:rsid w:val="00EF3E2A"/>
    <w:rsid w:val="00EF48DA"/>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6E03"/>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1C0"/>
    <w:rsid w:val="00F345E9"/>
    <w:rsid w:val="00F34C37"/>
    <w:rsid w:val="00F36E17"/>
    <w:rsid w:val="00F37E42"/>
    <w:rsid w:val="00F410C1"/>
    <w:rsid w:val="00F4172F"/>
    <w:rsid w:val="00F43679"/>
    <w:rsid w:val="00F4367D"/>
    <w:rsid w:val="00F525B1"/>
    <w:rsid w:val="00F54D27"/>
    <w:rsid w:val="00F568B2"/>
    <w:rsid w:val="00F602FF"/>
    <w:rsid w:val="00F6039A"/>
    <w:rsid w:val="00F607C3"/>
    <w:rsid w:val="00F61187"/>
    <w:rsid w:val="00F6393D"/>
    <w:rsid w:val="00F65D14"/>
    <w:rsid w:val="00F671B6"/>
    <w:rsid w:val="00F70709"/>
    <w:rsid w:val="00F719F2"/>
    <w:rsid w:val="00F721B8"/>
    <w:rsid w:val="00F72698"/>
    <w:rsid w:val="00F7430B"/>
    <w:rsid w:val="00F75F1D"/>
    <w:rsid w:val="00F769BD"/>
    <w:rsid w:val="00F77CCD"/>
    <w:rsid w:val="00F80021"/>
    <w:rsid w:val="00F84906"/>
    <w:rsid w:val="00F85274"/>
    <w:rsid w:val="00F85811"/>
    <w:rsid w:val="00F86905"/>
    <w:rsid w:val="00F90B28"/>
    <w:rsid w:val="00F9135B"/>
    <w:rsid w:val="00F93126"/>
    <w:rsid w:val="00F93655"/>
    <w:rsid w:val="00F943AC"/>
    <w:rsid w:val="00F96685"/>
    <w:rsid w:val="00F96F6D"/>
    <w:rsid w:val="00FA10F4"/>
    <w:rsid w:val="00FA13ED"/>
    <w:rsid w:val="00FA27A0"/>
    <w:rsid w:val="00FA32F6"/>
    <w:rsid w:val="00FA55E4"/>
    <w:rsid w:val="00FA5F2C"/>
    <w:rsid w:val="00FA6500"/>
    <w:rsid w:val="00FB014A"/>
    <w:rsid w:val="00FB0B13"/>
    <w:rsid w:val="00FB13B5"/>
    <w:rsid w:val="00FB1E59"/>
    <w:rsid w:val="00FB2794"/>
    <w:rsid w:val="00FB3F7D"/>
    <w:rsid w:val="00FB4E00"/>
    <w:rsid w:val="00FC03F8"/>
    <w:rsid w:val="00FC262A"/>
    <w:rsid w:val="00FC5EE4"/>
    <w:rsid w:val="00FC69DB"/>
    <w:rsid w:val="00FC6F07"/>
    <w:rsid w:val="00FC7B90"/>
    <w:rsid w:val="00FD0428"/>
    <w:rsid w:val="00FD2B5F"/>
    <w:rsid w:val="00FD3AC8"/>
    <w:rsid w:val="00FE06F8"/>
    <w:rsid w:val="00FE08C9"/>
    <w:rsid w:val="00FE30AA"/>
    <w:rsid w:val="00FE48DB"/>
    <w:rsid w:val="00FE5FE8"/>
    <w:rsid w:val="00FE6B51"/>
    <w:rsid w:val="00FF1EBF"/>
    <w:rsid w:val="00FF34A4"/>
    <w:rsid w:val="00FF3B5D"/>
    <w:rsid w:val="00FF3C1E"/>
    <w:rsid w:val="00FF4468"/>
    <w:rsid w:val="00FF478B"/>
    <w:rsid w:val="00FF58D8"/>
    <w:rsid w:val="00FF69AC"/>
    <w:rsid w:val="00FF6BE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7495E0A"/>
  <w15:chartTrackingRefBased/>
  <w15:docId w15:val="{02C41A0B-8125-4DA9-8875-51B128004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A4EED"/>
    <w:pPr>
      <w:overflowPunct w:val="0"/>
      <w:autoSpaceDE w:val="0"/>
      <w:autoSpaceDN w:val="0"/>
      <w:adjustRightInd w:val="0"/>
      <w:spacing w:after="180"/>
      <w:textAlignment w:val="baseline"/>
    </w:pPr>
    <w:rPr>
      <w:rFonts w:eastAsia="Times New Roman"/>
      <w:lang w:eastAsia="en-US"/>
    </w:rPr>
  </w:style>
  <w:style w:type="paragraph" w:styleId="1">
    <w:name w:val="heading 1"/>
    <w:aliases w:val="NMP Heading 1,H1,Huvudrubrik,app heading 1,l1,h1,h11,h12,h13,h14,h15,h16"/>
    <w:next w:val="a"/>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AA4EED"/>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AA4E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AA4EED"/>
    <w:pPr>
      <w:ind w:left="1418" w:hanging="1418"/>
      <w:outlineLvl w:val="3"/>
    </w:pPr>
    <w:rPr>
      <w:sz w:val="24"/>
    </w:rPr>
  </w:style>
  <w:style w:type="paragraph" w:styleId="5">
    <w:name w:val="heading 5"/>
    <w:basedOn w:val="4"/>
    <w:next w:val="a"/>
    <w:qFormat/>
    <w:rsid w:val="00AA4EED"/>
    <w:pPr>
      <w:ind w:left="1701" w:hanging="1701"/>
      <w:outlineLvl w:val="4"/>
    </w:pPr>
    <w:rPr>
      <w:sz w:val="22"/>
    </w:rPr>
  </w:style>
  <w:style w:type="paragraph" w:styleId="6">
    <w:name w:val="heading 6"/>
    <w:basedOn w:val="H6"/>
    <w:next w:val="a"/>
    <w:qFormat/>
    <w:rsid w:val="00AA4EED"/>
    <w:pPr>
      <w:outlineLvl w:val="5"/>
    </w:pPr>
  </w:style>
  <w:style w:type="paragraph" w:styleId="7">
    <w:name w:val="heading 7"/>
    <w:basedOn w:val="H6"/>
    <w:next w:val="a"/>
    <w:qFormat/>
    <w:rsid w:val="00AA4EED"/>
    <w:pPr>
      <w:outlineLvl w:val="6"/>
    </w:pPr>
  </w:style>
  <w:style w:type="paragraph" w:styleId="8">
    <w:name w:val="heading 8"/>
    <w:basedOn w:val="1"/>
    <w:next w:val="a"/>
    <w:qFormat/>
    <w:rsid w:val="00AA4EED"/>
    <w:pPr>
      <w:ind w:left="0" w:firstLine="0"/>
      <w:outlineLvl w:val="7"/>
    </w:pPr>
  </w:style>
  <w:style w:type="paragraph" w:styleId="9">
    <w:name w:val="heading 9"/>
    <w:basedOn w:val="8"/>
    <w:next w:val="a"/>
    <w:qFormat/>
    <w:rsid w:val="00AA4E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en-US"/>
    </w:rPr>
  </w:style>
  <w:style w:type="paragraph" w:styleId="a5">
    <w:name w:val="header"/>
    <w:link w:val="a6"/>
    <w:rsid w:val="00AA4EED"/>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uiPriority w:val="99"/>
    <w:rsid w:val="00AA4EED"/>
    <w:pPr>
      <w:jc w:val="center"/>
    </w:pPr>
    <w:rPr>
      <w:i/>
    </w:rPr>
  </w:style>
  <w:style w:type="paragraph" w:styleId="aa">
    <w:name w:val="caption"/>
    <w:basedOn w:val="a"/>
    <w:next w:val="a"/>
    <w:qFormat/>
    <w:pPr>
      <w:spacing w:before="120" w:after="120"/>
    </w:pPr>
    <w:rPr>
      <w:b/>
    </w:rPr>
  </w:style>
  <w:style w:type="paragraph" w:customStyle="1" w:styleId="Reference">
    <w:name w:val="Reference"/>
    <w:basedOn w:val="a"/>
    <w:pPr>
      <w:numPr>
        <w:numId w:val="2"/>
      </w:numPr>
    </w:pPr>
  </w:style>
  <w:style w:type="character" w:styleId="ab">
    <w:name w:val="page number"/>
    <w:basedOn w:val="a0"/>
  </w:style>
  <w:style w:type="paragraph" w:customStyle="1" w:styleId="FP">
    <w:name w:val="FP"/>
    <w:basedOn w:val="a"/>
    <w:rsid w:val="00AA4EED"/>
    <w:pPr>
      <w:spacing w:after="0"/>
    </w:pPr>
  </w:style>
  <w:style w:type="paragraph" w:customStyle="1" w:styleId="CRCoverPage">
    <w:name w:val="CR Cover Page"/>
    <w:link w:val="CRCoverPageChar"/>
    <w:qFormat/>
    <w:pPr>
      <w:spacing w:after="120"/>
    </w:pPr>
    <w:rPr>
      <w:rFonts w:ascii="Arial" w:hAnsi="Arial"/>
      <w:lang w:eastAsia="en-US"/>
    </w:rPr>
  </w:style>
  <w:style w:type="paragraph" w:customStyle="1" w:styleId="H6">
    <w:name w:val="H6"/>
    <w:basedOn w:val="5"/>
    <w:next w:val="a"/>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a"/>
    <w:link w:val="TAL0"/>
    <w:qFormat/>
    <w:rsid w:val="00AA4EED"/>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a"/>
    <w:rsid w:val="00AA4EED"/>
    <w:pPr>
      <w:keepLines/>
      <w:ind w:left="1702" w:hanging="1418"/>
    </w:pPr>
  </w:style>
  <w:style w:type="paragraph" w:customStyle="1" w:styleId="EW">
    <w:name w:val="EW"/>
    <w:basedOn w:val="EX"/>
    <w:rsid w:val="00AA4EED"/>
    <w:pPr>
      <w:spacing w:after="0"/>
    </w:pPr>
  </w:style>
  <w:style w:type="paragraph" w:customStyle="1" w:styleId="B1">
    <w:name w:val="B1"/>
    <w:basedOn w:val="ac"/>
    <w:link w:val="B1Char"/>
    <w:qFormat/>
    <w:rsid w:val="00AA4EED"/>
    <w:rPr>
      <w:lang w:val="x-none"/>
    </w:rPr>
  </w:style>
  <w:style w:type="paragraph" w:styleId="ac">
    <w:name w:val="List"/>
    <w:basedOn w:val="a"/>
    <w:rsid w:val="00AA4EED"/>
    <w:pPr>
      <w:ind w:left="568" w:hanging="284"/>
    </w:pPr>
  </w:style>
  <w:style w:type="paragraph" w:styleId="31">
    <w:name w:val="Body Text 3"/>
    <w:basedOn w:val="a"/>
    <w:pPr>
      <w:jc w:val="both"/>
    </w:pPr>
    <w:rPr>
      <w:i/>
      <w:iCs/>
    </w:rPr>
  </w:style>
  <w:style w:type="paragraph" w:styleId="ad">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e">
    <w:name w:val="List Number"/>
    <w:basedOn w:val="ac"/>
    <w:rsid w:val="00AA4EED"/>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
    <w:name w:val="Balloon Text"/>
    <w:basedOn w:val="a"/>
    <w:semiHidden/>
    <w:rsid w:val="00F607C3"/>
    <w:rPr>
      <w:rFonts w:ascii="Tahoma" w:hAnsi="Tahoma" w:cs="Tahoma"/>
      <w:sz w:val="16"/>
      <w:szCs w:val="16"/>
    </w:rPr>
  </w:style>
  <w:style w:type="paragraph" w:styleId="22">
    <w:name w:val="index 2"/>
    <w:basedOn w:val="10"/>
    <w:semiHidden/>
    <w:rsid w:val="00AA4EED"/>
    <w:pPr>
      <w:ind w:left="284"/>
    </w:pPr>
  </w:style>
  <w:style w:type="paragraph" w:styleId="10">
    <w:name w:val="index 1"/>
    <w:basedOn w:val="a"/>
    <w:semiHidden/>
    <w:rsid w:val="00AA4EED"/>
    <w:pPr>
      <w:keepLines/>
      <w:spacing w:after="0"/>
    </w:pPr>
  </w:style>
  <w:style w:type="paragraph" w:styleId="af0">
    <w:name w:val="footnote text"/>
    <w:basedOn w:val="a"/>
    <w:semiHidden/>
    <w:rsid w:val="00AA4EED"/>
    <w:pPr>
      <w:keepLines/>
      <w:spacing w:after="0"/>
      <w:ind w:left="454" w:hanging="454"/>
    </w:pPr>
    <w:rPr>
      <w:sz w:val="16"/>
    </w:rPr>
  </w:style>
  <w:style w:type="character" w:styleId="af1">
    <w:name w:val="footnote reference"/>
    <w:semiHidden/>
    <w:rsid w:val="00AA4EED"/>
    <w:rPr>
      <w:b/>
      <w:position w:val="6"/>
      <w:sz w:val="16"/>
    </w:rPr>
  </w:style>
  <w:style w:type="character" w:styleId="af2">
    <w:name w:val="annotation reference"/>
    <w:semiHidden/>
    <w:rsid w:val="00414FAB"/>
    <w:rPr>
      <w:sz w:val="16"/>
      <w:szCs w:val="16"/>
    </w:rPr>
  </w:style>
  <w:style w:type="paragraph" w:styleId="af3">
    <w:name w:val="annotation text"/>
    <w:basedOn w:val="a"/>
    <w:semiHidden/>
    <w:rsid w:val="00414FAB"/>
  </w:style>
  <w:style w:type="paragraph" w:styleId="af4">
    <w:name w:val="annotation subject"/>
    <w:basedOn w:val="af3"/>
    <w:next w:val="af3"/>
    <w:semiHidden/>
    <w:rsid w:val="00414FAB"/>
    <w:rPr>
      <w:b/>
      <w:bCs/>
    </w:rPr>
  </w:style>
  <w:style w:type="table" w:styleId="af5">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AA4EED"/>
    <w:pPr>
      <w:spacing w:before="180"/>
      <w:ind w:left="2693" w:hanging="2693"/>
    </w:pPr>
    <w:rPr>
      <w:b/>
    </w:rPr>
  </w:style>
  <w:style w:type="paragraph" w:styleId="TOC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rsid w:val="00AA4EED"/>
    <w:pPr>
      <w:ind w:left="1701" w:hanging="1701"/>
    </w:pPr>
  </w:style>
  <w:style w:type="paragraph" w:styleId="TOC4">
    <w:name w:val="toc 4"/>
    <w:basedOn w:val="TOC3"/>
    <w:rsid w:val="00AA4EED"/>
    <w:pPr>
      <w:ind w:left="1418" w:hanging="1418"/>
    </w:pPr>
  </w:style>
  <w:style w:type="paragraph" w:styleId="TOC3">
    <w:name w:val="toc 3"/>
    <w:basedOn w:val="TOC2"/>
    <w:uiPriority w:val="39"/>
    <w:rsid w:val="00AA4EED"/>
    <w:pPr>
      <w:ind w:left="1134" w:hanging="1134"/>
    </w:pPr>
  </w:style>
  <w:style w:type="paragraph" w:styleId="TOC2">
    <w:name w:val="toc 2"/>
    <w:basedOn w:val="TOC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AA4EED"/>
    <w:pPr>
      <w:outlineLvl w:val="9"/>
    </w:pPr>
  </w:style>
  <w:style w:type="paragraph" w:styleId="23">
    <w:name w:val="List Number 2"/>
    <w:basedOn w:val="ae"/>
    <w:rsid w:val="00AA4EED"/>
    <w:pPr>
      <w:ind w:left="851"/>
    </w:pPr>
  </w:style>
  <w:style w:type="paragraph" w:customStyle="1" w:styleId="NO">
    <w:name w:val="NO"/>
    <w:basedOn w:val="a"/>
    <w:link w:val="NOChar"/>
    <w:qFormat/>
    <w:rsid w:val="00AA4EED"/>
    <w:pPr>
      <w:keepLines/>
      <w:ind w:left="1135" w:hanging="851"/>
    </w:pPr>
    <w:rPr>
      <w:lang w:val="x-none"/>
    </w:rPr>
  </w:style>
  <w:style w:type="paragraph" w:styleId="TOC9">
    <w:name w:val="toc 9"/>
    <w:basedOn w:val="TOC8"/>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AA4EED"/>
    <w:pPr>
      <w:spacing w:after="0"/>
    </w:pPr>
  </w:style>
  <w:style w:type="paragraph" w:styleId="TOC7">
    <w:name w:val="toc 7"/>
    <w:basedOn w:val="TOC6"/>
    <w:next w:val="a"/>
    <w:rsid w:val="00AA4EED"/>
    <w:pPr>
      <w:ind w:left="2268" w:hanging="2268"/>
    </w:pPr>
  </w:style>
  <w:style w:type="paragraph" w:styleId="24">
    <w:name w:val="List Bullet 2"/>
    <w:basedOn w:val="af6"/>
    <w:rsid w:val="00AA4EED"/>
    <w:pPr>
      <w:ind w:left="851"/>
    </w:pPr>
  </w:style>
  <w:style w:type="paragraph" w:styleId="32">
    <w:name w:val="List Bullet 3"/>
    <w:basedOn w:val="24"/>
    <w:rsid w:val="00AA4EED"/>
    <w:pPr>
      <w:ind w:left="1135"/>
    </w:pPr>
  </w:style>
  <w:style w:type="paragraph" w:customStyle="1" w:styleId="EQ">
    <w:name w:val="EQ"/>
    <w:basedOn w:val="a"/>
    <w:next w:val="a"/>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25">
    <w:name w:val="List 2"/>
    <w:basedOn w:val="ac"/>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AA4EED"/>
    <w:pPr>
      <w:ind w:left="1135"/>
    </w:pPr>
  </w:style>
  <w:style w:type="paragraph" w:styleId="41">
    <w:name w:val="List 4"/>
    <w:basedOn w:val="33"/>
    <w:rsid w:val="00AA4EED"/>
    <w:pPr>
      <w:ind w:left="1418"/>
    </w:pPr>
  </w:style>
  <w:style w:type="paragraph" w:styleId="50">
    <w:name w:val="List 5"/>
    <w:basedOn w:val="41"/>
    <w:rsid w:val="00AA4EED"/>
    <w:pPr>
      <w:ind w:left="1702"/>
    </w:pPr>
  </w:style>
  <w:style w:type="paragraph" w:customStyle="1" w:styleId="EditorsNote">
    <w:name w:val="Editor's Note"/>
    <w:aliases w:val="EN"/>
    <w:basedOn w:val="NO"/>
    <w:link w:val="EditorsNoteChar"/>
    <w:rsid w:val="00AA4EED"/>
    <w:rPr>
      <w:color w:val="FF0000"/>
    </w:rPr>
  </w:style>
  <w:style w:type="paragraph" w:styleId="af6">
    <w:name w:val="List Bullet"/>
    <w:basedOn w:val="ac"/>
    <w:rsid w:val="00AA4EED"/>
  </w:style>
  <w:style w:type="paragraph" w:styleId="42">
    <w:name w:val="List Bullet 4"/>
    <w:basedOn w:val="32"/>
    <w:rsid w:val="00AA4EED"/>
    <w:pPr>
      <w:ind w:left="1418"/>
    </w:pPr>
  </w:style>
  <w:style w:type="paragraph" w:styleId="51">
    <w:name w:val="List Bullet 5"/>
    <w:basedOn w:val="42"/>
    <w:rsid w:val="00AA4EED"/>
    <w:pPr>
      <w:ind w:left="1702"/>
    </w:pPr>
  </w:style>
  <w:style w:type="paragraph" w:customStyle="1" w:styleId="B2">
    <w:name w:val="B2"/>
    <w:basedOn w:val="25"/>
    <w:link w:val="B2Char"/>
    <w:qFormat/>
    <w:rsid w:val="00AA4EED"/>
    <w:rPr>
      <w:lang w:val="x-none"/>
    </w:rPr>
  </w:style>
  <w:style w:type="paragraph" w:customStyle="1" w:styleId="B3">
    <w:name w:val="B3"/>
    <w:basedOn w:val="33"/>
    <w:link w:val="B3Char2"/>
    <w:rsid w:val="00AA4EED"/>
    <w:rPr>
      <w:lang w:val="x-none"/>
    </w:rPr>
  </w:style>
  <w:style w:type="paragraph" w:customStyle="1" w:styleId="B4">
    <w:name w:val="B4"/>
    <w:basedOn w:val="41"/>
    <w:rsid w:val="00AA4EED"/>
  </w:style>
  <w:style w:type="paragraph" w:customStyle="1" w:styleId="B5">
    <w:name w:val="B5"/>
    <w:basedOn w:val="50"/>
    <w:rsid w:val="00AA4EED"/>
  </w:style>
  <w:style w:type="paragraph" w:customStyle="1" w:styleId="ZTD">
    <w:name w:val="ZTD"/>
    <w:basedOn w:val="ZB"/>
    <w:rsid w:val="00AA4EED"/>
    <w:pPr>
      <w:framePr w:hRule="auto" w:wrap="notBeside" w:y="852"/>
    </w:pPr>
    <w:rPr>
      <w:i w:val="0"/>
      <w:sz w:val="40"/>
    </w:rPr>
  </w:style>
  <w:style w:type="character" w:customStyle="1" w:styleId="a9">
    <w:name w:val="页脚 字符"/>
    <w:link w:val="a8"/>
    <w:uiPriority w:val="99"/>
    <w:rsid w:val="0057047B"/>
    <w:rPr>
      <w:rFonts w:ascii="Arial" w:eastAsia="Times New Roman" w:hAnsi="Arial"/>
      <w:b/>
      <w:i/>
      <w:noProof/>
      <w:sz w:val="18"/>
      <w:lang w:eastAsia="en-US"/>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7">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TALCar">
    <w:name w:val="TAL Car"/>
    <w:rsid w:val="00512FCB"/>
    <w:rPr>
      <w:rFonts w:ascii="Arial" w:hAnsi="Arial"/>
      <w:sz w:val="18"/>
      <w:lang w:eastAsia="ja-JP"/>
    </w:rPr>
  </w:style>
  <w:style w:type="character" w:styleId="af8">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af9">
    <w:name w:val="Revision"/>
    <w:hidden/>
    <w:uiPriority w:val="99"/>
    <w:semiHidden/>
    <w:rsid w:val="0096203A"/>
    <w:rPr>
      <w:rFonts w:eastAsia="Times New Roman"/>
      <w:lang w:eastAsia="en-US"/>
    </w:rPr>
  </w:style>
  <w:style w:type="character" w:customStyle="1" w:styleId="a6">
    <w:name w:val="页眉 字符"/>
    <w:link w:val="a5"/>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62787547">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94204053">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8041634">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40637532">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8_Electronic/Docs/R5-204366.zip" TargetMode="External"/><Relationship Id="rId13" Type="http://schemas.openxmlformats.org/officeDocument/2006/relationships/hyperlink" Target="ftp://ftp.3gpp.org/tsg_ran/WG5_Test_ex-T1/TSGR5_89_Electronic/Docs/R5-205136.zi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88_Electronic/Docs/R5-204367.zip" TargetMode="External"/><Relationship Id="rId17" Type="http://schemas.openxmlformats.org/officeDocument/2006/relationships/hyperlink" Target="ftp://ftp.3gpp.org/tsg_ran/WG5_Test_ex-T1/TSGR5_90_Electronic/Docs/R5-212141.zip" TargetMode="External"/><Relationship Id="rId2" Type="http://schemas.openxmlformats.org/officeDocument/2006/relationships/numbering" Target="numbering.xml"/><Relationship Id="rId16" Type="http://schemas.openxmlformats.org/officeDocument/2006/relationships/hyperlink" Target="ftp://ftp.3gpp.org/tsg_ran/WG5_Test_ex-T1/TSGR5_90_Electronic/Docs/R5-212141.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7.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56.zip" TargetMode="External"/><Relationship Id="rId10" Type="http://schemas.openxmlformats.org/officeDocument/2006/relationships/hyperlink" Target="ftp://ftp.3gpp.org/tsg_ran/WG5_Test_ex-T1/TSGR5_88_Electronic/Docs/R5-204366.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A251C05-E376-4528-BF7B-66F78B158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2</Pages>
  <Words>557</Words>
  <Characters>3181</Characters>
  <Application>Microsoft Office Word</Application>
  <DocSecurity>0</DocSecurity>
  <Lines>26</Lines>
  <Paragraphs>7</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3731</CharactersWithSpaces>
  <SharedDoc>false</SharedDoc>
  <HLinks>
    <vt:vector size="42" baseType="variant">
      <vt:variant>
        <vt:i4>5636210</vt:i4>
      </vt:variant>
      <vt:variant>
        <vt:i4>23</vt:i4>
      </vt:variant>
      <vt:variant>
        <vt:i4>0</vt:i4>
      </vt:variant>
      <vt:variant>
        <vt:i4>5</vt:i4>
      </vt:variant>
      <vt:variant>
        <vt:lpwstr>ftp://ftp.3gpp.org/tsg_ran/WG5_Test_ex-T1/TSGR5_89_Electronic/Docs/R5-205136.zip</vt:lpwstr>
      </vt:variant>
      <vt:variant>
        <vt:lpwstr/>
      </vt:variant>
      <vt:variant>
        <vt:i4>5701746</vt:i4>
      </vt:variant>
      <vt:variant>
        <vt:i4>20</vt:i4>
      </vt:variant>
      <vt:variant>
        <vt:i4>0</vt:i4>
      </vt:variant>
      <vt:variant>
        <vt:i4>5</vt:i4>
      </vt:variant>
      <vt:variant>
        <vt:lpwstr>ftp://ftp.3gpp.org/tsg_ran/WG5_Test_ex-T1/TSGR5_89_Electronic/Docs/R5-205137.zip</vt:lpwstr>
      </vt:variant>
      <vt:variant>
        <vt:lpwstr/>
      </vt:variant>
      <vt:variant>
        <vt:i4>5505142</vt:i4>
      </vt:variant>
      <vt:variant>
        <vt:i4>17</vt:i4>
      </vt:variant>
      <vt:variant>
        <vt:i4>0</vt:i4>
      </vt:variant>
      <vt:variant>
        <vt:i4>5</vt:i4>
      </vt:variant>
      <vt:variant>
        <vt:lpwstr>ftp://ftp.3gpp.org/tsg_ran/WG5_Test_ex-T1/TSGR5_88_Electronic/Docs/R5-204367.zip</vt:lpwstr>
      </vt:variant>
      <vt:variant>
        <vt:lpwstr/>
      </vt:variant>
      <vt:variant>
        <vt:i4>5570678</vt:i4>
      </vt:variant>
      <vt:variant>
        <vt:i4>14</vt:i4>
      </vt:variant>
      <vt:variant>
        <vt:i4>0</vt:i4>
      </vt:variant>
      <vt:variant>
        <vt:i4>5</vt:i4>
      </vt:variant>
      <vt:variant>
        <vt:lpwstr>ftp://ftp.3gpp.org/tsg_ran/WG5_Test_ex-T1/TSGR5_88_Electronic/Docs/R5-204366.zip</vt:lpwstr>
      </vt:variant>
      <vt:variant>
        <vt:lpwstr/>
      </vt:variant>
      <vt:variant>
        <vt:i4>5636210</vt:i4>
      </vt:variant>
      <vt:variant>
        <vt:i4>11</vt:i4>
      </vt:variant>
      <vt:variant>
        <vt:i4>0</vt:i4>
      </vt:variant>
      <vt:variant>
        <vt:i4>5</vt:i4>
      </vt:variant>
      <vt:variant>
        <vt:lpwstr>ftp://ftp.3gpp.org/tsg_ran/WG5_Test_ex-T1/TSGR5_89_Electronic/Docs/R5-205136.zip</vt:lpwstr>
      </vt:variant>
      <vt:variant>
        <vt:lpwstr/>
      </vt:variant>
      <vt:variant>
        <vt:i4>5701746</vt:i4>
      </vt:variant>
      <vt:variant>
        <vt:i4>8</vt:i4>
      </vt:variant>
      <vt:variant>
        <vt:i4>0</vt:i4>
      </vt:variant>
      <vt:variant>
        <vt:i4>5</vt:i4>
      </vt:variant>
      <vt:variant>
        <vt:lpwstr>ftp://ftp.3gpp.org/tsg_ran/WG5_Test_ex-T1/TSGR5_89_Electronic/Docs/R5-205137.zip</vt:lpwstr>
      </vt:variant>
      <vt:variant>
        <vt:lpwstr/>
      </vt:variant>
      <vt:variant>
        <vt:i4>5570678</vt:i4>
      </vt:variant>
      <vt:variant>
        <vt:i4>5</vt:i4>
      </vt:variant>
      <vt:variant>
        <vt:i4>0</vt:i4>
      </vt:variant>
      <vt:variant>
        <vt:i4>5</vt:i4>
      </vt:variant>
      <vt:variant>
        <vt:lpwstr>ftp://ftp.3gpp.org/tsg_ran/WG5_Test_ex-T1/TSGR5_88_Electronic/Docs/R5-204366.zip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yangzhaobing</cp:lastModifiedBy>
  <cp:revision>24</cp:revision>
  <cp:lastPrinted>2009-01-20T12:46:00Z</cp:lastPrinted>
  <dcterms:created xsi:type="dcterms:W3CDTF">2021-06-15T15:09:00Z</dcterms:created>
  <dcterms:modified xsi:type="dcterms:W3CDTF">2022-12-01T14:07:00Z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(3)QWv+NPVDi+lFAz6ygCQeik/+Ms2A6/DdLxlfOwm27PlKdfiUTjL5p8LdnOMISMwZks9m2ZHp
cPD9r0614ahhp7Oe3dZ6igmKYCsSasrVTVwU20A00kmdQbGk9OAzA6rU78JzYCMG3lGxOV3b
KGFuscVR6zmcGPDcxsLbN+RZdWLO3YJY9FzkQj+ujMP49OQly/LoTvXhDf96yoEaQuVf57nz
P+ZegE9/C+Um8mXhxv</vt:lpwstr>
  </property>
  <property fmtid="{D5CDD505-2E9C-101B-9397-08002B2CF9AE}" pid="4" name="_2015_ms_pID_7253431">
    <vt:lpwstr>xkTEv+d+TDLYXjxwh4L4Sy176RpYOlKG8/XNtT9xyAZD6RvK9nWwMs
Tz1IqC5cdUYzk4o6+90Ji0R0+QkzO7raMkK53MTcoSMhYuYIUrVv0fw3OsnjDLewsF/XnVum
t391kp+LQGCIZsacnJN63SLz1zPilI1WaBhwUjxIvQsUBtAUyIyaZPGZHtimENsHev67E8QO
gQLONlN2DYaTQyEp2pKD41H7pukBJtbWuzE5</vt:lpwstr>
  </property>
  <property fmtid="{D5CDD505-2E9C-101B-9397-08002B2CF9AE}" pid="5" name="_2015_ms_pID_7253432">
    <vt:lpwstr>Pax8XyOvC/e+0nExXQccnbc=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1662609450</vt:lpwstr>
  </property>
</Properties>
</file>